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CB97" w14:textId="77777777" w:rsidR="006402DE" w:rsidRPr="00F87E91" w:rsidRDefault="006402DE" w:rsidP="00972AA0">
      <w:pPr>
        <w:overflowPunct w:val="0"/>
        <w:autoSpaceDE w:val="0"/>
        <w:autoSpaceDN w:val="0"/>
        <w:adjustRightInd w:val="0"/>
        <w:jc w:val="right"/>
        <w:rPr>
          <w:b/>
          <w:noProof/>
          <w:lang w:val="en-US"/>
        </w:rPr>
      </w:pPr>
      <w:r w:rsidRPr="00F87E91">
        <w:rPr>
          <w:b/>
          <w:noProof/>
          <w:lang w:val="en-US"/>
        </w:rPr>
        <w:t>Projektas</w:t>
      </w:r>
    </w:p>
    <w:p w14:paraId="6361311D" w14:textId="31E6B7C5" w:rsidR="006C60C5" w:rsidRPr="00F87E91" w:rsidRDefault="00F94BF4" w:rsidP="00972AA0">
      <w:pPr>
        <w:overflowPunct w:val="0"/>
        <w:autoSpaceDE w:val="0"/>
        <w:autoSpaceDN w:val="0"/>
        <w:adjustRightInd w:val="0"/>
        <w:jc w:val="center"/>
        <w:rPr>
          <w:szCs w:val="20"/>
        </w:rPr>
      </w:pPr>
      <w:r w:rsidRPr="00F87E91">
        <w:rPr>
          <w:noProof/>
          <w:szCs w:val="20"/>
        </w:rPr>
        <w:drawing>
          <wp:inline distT="0" distB="0" distL="0" distR="0" wp14:anchorId="7D4539E1" wp14:editId="057D45AD">
            <wp:extent cx="685800" cy="685800"/>
            <wp:effectExtent l="0" t="0" r="0" b="0"/>
            <wp:docPr id="89244935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22A617BA" w14:textId="77777777" w:rsidR="006C60C5" w:rsidRPr="00972AA0" w:rsidRDefault="006C60C5" w:rsidP="00972AA0">
      <w:pPr>
        <w:overflowPunct w:val="0"/>
        <w:autoSpaceDE w:val="0"/>
        <w:autoSpaceDN w:val="0"/>
        <w:adjustRightInd w:val="0"/>
        <w:jc w:val="center"/>
        <w:rPr>
          <w:b/>
        </w:rPr>
      </w:pPr>
      <w:r w:rsidRPr="00972AA0">
        <w:rPr>
          <w:b/>
        </w:rPr>
        <w:t>ANYKŠČIŲ RAJONO SAVIVALDYBĖS</w:t>
      </w:r>
    </w:p>
    <w:p w14:paraId="58E90D84" w14:textId="77777777" w:rsidR="006C60C5" w:rsidRPr="00972AA0" w:rsidRDefault="006C60C5" w:rsidP="00972AA0">
      <w:pPr>
        <w:overflowPunct w:val="0"/>
        <w:autoSpaceDE w:val="0"/>
        <w:autoSpaceDN w:val="0"/>
        <w:adjustRightInd w:val="0"/>
        <w:jc w:val="center"/>
        <w:rPr>
          <w:b/>
        </w:rPr>
      </w:pPr>
      <w:r w:rsidRPr="00972AA0">
        <w:rPr>
          <w:b/>
        </w:rPr>
        <w:t>TARYBA</w:t>
      </w:r>
    </w:p>
    <w:p w14:paraId="7FB85DB6" w14:textId="77777777" w:rsidR="006C60C5" w:rsidRPr="00972AA0" w:rsidRDefault="006C60C5" w:rsidP="00972AA0">
      <w:pPr>
        <w:overflowPunct w:val="0"/>
        <w:autoSpaceDE w:val="0"/>
        <w:autoSpaceDN w:val="0"/>
        <w:adjustRightInd w:val="0"/>
        <w:jc w:val="center"/>
        <w:rPr>
          <w:b/>
        </w:rPr>
      </w:pPr>
    </w:p>
    <w:p w14:paraId="5EF00A5F" w14:textId="77777777" w:rsidR="00CC2466" w:rsidRPr="00972AA0" w:rsidRDefault="006C60C5" w:rsidP="00972AA0">
      <w:pPr>
        <w:overflowPunct w:val="0"/>
        <w:autoSpaceDE w:val="0"/>
        <w:autoSpaceDN w:val="0"/>
        <w:adjustRightInd w:val="0"/>
        <w:jc w:val="center"/>
        <w:rPr>
          <w:b/>
        </w:rPr>
      </w:pPr>
      <w:r w:rsidRPr="00972AA0">
        <w:rPr>
          <w:b/>
        </w:rPr>
        <w:t>SPRENDIMAS</w:t>
      </w:r>
    </w:p>
    <w:p w14:paraId="39CAD712" w14:textId="77777777" w:rsidR="00CC2466" w:rsidRPr="00972AA0" w:rsidRDefault="00F50154" w:rsidP="00972AA0">
      <w:pPr>
        <w:overflowPunct w:val="0"/>
        <w:autoSpaceDE w:val="0"/>
        <w:autoSpaceDN w:val="0"/>
        <w:adjustRightInd w:val="0"/>
        <w:jc w:val="center"/>
        <w:rPr>
          <w:b/>
          <w:caps/>
        </w:rPr>
      </w:pPr>
      <w:r w:rsidRPr="00972AA0">
        <w:rPr>
          <w:b/>
          <w:caps/>
        </w:rPr>
        <w:t xml:space="preserve">dėl anykščių rajono savivaldybės tarybos 2020 m. </w:t>
      </w:r>
      <w:r w:rsidR="00FA58FD" w:rsidRPr="00972AA0">
        <w:rPr>
          <w:b/>
          <w:caps/>
        </w:rPr>
        <w:t>VASARIO</w:t>
      </w:r>
      <w:r w:rsidR="0051497F" w:rsidRPr="00972AA0">
        <w:rPr>
          <w:b/>
          <w:caps/>
        </w:rPr>
        <w:t xml:space="preserve"> 27 d. sprendimo </w:t>
      </w:r>
      <w:bookmarkStart w:id="0" w:name="n_0"/>
      <w:r w:rsidR="00674E98" w:rsidRPr="00972AA0">
        <w:rPr>
          <w:b/>
          <w:caps/>
        </w:rPr>
        <w:t>NR. 1-TS-</w:t>
      </w:r>
      <w:r w:rsidR="00FA58FD" w:rsidRPr="00972AA0">
        <w:rPr>
          <w:b/>
          <w:caps/>
        </w:rPr>
        <w:t>68</w:t>
      </w:r>
      <w:r w:rsidR="00674E98" w:rsidRPr="00972AA0">
        <w:rPr>
          <w:b/>
          <w:caps/>
        </w:rPr>
        <w:t xml:space="preserve"> </w:t>
      </w:r>
      <w:bookmarkEnd w:id="0"/>
      <w:r w:rsidR="0051497F" w:rsidRPr="00972AA0">
        <w:rPr>
          <w:b/>
          <w:caps/>
        </w:rPr>
        <w:t>„</w:t>
      </w:r>
      <w:r w:rsidR="00CC2466" w:rsidRPr="00972AA0">
        <w:rPr>
          <w:b/>
          <w:caps/>
        </w:rPr>
        <w:t>dėl anykščių rajono savivaldyb</w:t>
      </w:r>
      <w:r w:rsidR="00FA58FD" w:rsidRPr="00972AA0">
        <w:rPr>
          <w:b/>
          <w:caps/>
        </w:rPr>
        <w:t>ĖS</w:t>
      </w:r>
      <w:r w:rsidR="00CC2466" w:rsidRPr="00972AA0">
        <w:rPr>
          <w:b/>
          <w:caps/>
        </w:rPr>
        <w:t xml:space="preserve"> turto perdavimo </w:t>
      </w:r>
      <w:r w:rsidR="00FA58FD" w:rsidRPr="00972AA0">
        <w:rPr>
          <w:b/>
          <w:caps/>
        </w:rPr>
        <w:t xml:space="preserve">PANAUDOS PAGRINDAIS LAIKINAI NEATLYGINTINAI </w:t>
      </w:r>
      <w:r w:rsidR="00CC2466" w:rsidRPr="00972AA0">
        <w:rPr>
          <w:b/>
          <w:caps/>
        </w:rPr>
        <w:t>valdyti</w:t>
      </w:r>
      <w:r w:rsidR="00FA58FD" w:rsidRPr="00972AA0">
        <w:rPr>
          <w:b/>
          <w:caps/>
        </w:rPr>
        <w:t xml:space="preserve"> IR</w:t>
      </w:r>
      <w:r w:rsidR="00CC2466" w:rsidRPr="00972AA0">
        <w:rPr>
          <w:b/>
          <w:caps/>
        </w:rPr>
        <w:t xml:space="preserve"> naudoti</w:t>
      </w:r>
      <w:r w:rsidR="00FA58FD" w:rsidRPr="00972AA0">
        <w:rPr>
          <w:b/>
          <w:caps/>
        </w:rPr>
        <w:t xml:space="preserve">S </w:t>
      </w:r>
      <w:r w:rsidR="00CC2466" w:rsidRPr="00972AA0">
        <w:rPr>
          <w:b/>
          <w:caps/>
        </w:rPr>
        <w:t>tvarkos aprašo patvirtinimo</w:t>
      </w:r>
      <w:r w:rsidRPr="00972AA0">
        <w:rPr>
          <w:b/>
          <w:caps/>
        </w:rPr>
        <w:t>“ pakeitimo</w:t>
      </w:r>
    </w:p>
    <w:p w14:paraId="35A9B158" w14:textId="77777777" w:rsidR="00CC2466" w:rsidRPr="00972AA0" w:rsidRDefault="00CC2466" w:rsidP="00972AA0">
      <w:pPr>
        <w:overflowPunct w:val="0"/>
        <w:autoSpaceDE w:val="0"/>
        <w:autoSpaceDN w:val="0"/>
        <w:adjustRightInd w:val="0"/>
        <w:jc w:val="center"/>
      </w:pPr>
    </w:p>
    <w:p w14:paraId="4A0554B6" w14:textId="323DD5E7" w:rsidR="00CC2466" w:rsidRPr="00972AA0" w:rsidRDefault="00F50154" w:rsidP="00972AA0">
      <w:pPr>
        <w:overflowPunct w:val="0"/>
        <w:autoSpaceDE w:val="0"/>
        <w:autoSpaceDN w:val="0"/>
        <w:adjustRightInd w:val="0"/>
        <w:jc w:val="center"/>
      </w:pPr>
      <w:fldSimple w:instr=" FILLIN &quot;data&quot; \* MERGEFORMAT ">
        <w:r w:rsidRPr="00972AA0">
          <w:t>202</w:t>
        </w:r>
        <w:r w:rsidR="006402DE" w:rsidRPr="00972AA0">
          <w:t>6</w:t>
        </w:r>
        <w:r w:rsidRPr="00972AA0">
          <w:t xml:space="preserve"> m. </w:t>
        </w:r>
        <w:r w:rsidR="002D174F" w:rsidRPr="00972AA0">
          <w:t>gegužės</w:t>
        </w:r>
        <w:r w:rsidRPr="00972AA0">
          <w:t xml:space="preserve"> </w:t>
        </w:r>
        <w:r w:rsidR="005E19D4" w:rsidRPr="00972AA0">
          <w:t>28</w:t>
        </w:r>
        <w:r w:rsidR="00CC2466" w:rsidRPr="00972AA0">
          <w:t xml:space="preserve"> d.</w:t>
        </w:r>
      </w:fldSimple>
      <w:r w:rsidR="00CC2466" w:rsidRPr="00972AA0">
        <w:t xml:space="preserve"> Nr. 1-T-</w:t>
      </w:r>
      <w:r w:rsidR="00972AA0">
        <w:t>149</w:t>
      </w:r>
      <w:r w:rsidR="00CC2466" w:rsidRPr="00972AA0">
        <w:fldChar w:fldCharType="begin"/>
      </w:r>
      <w:r w:rsidR="00CC2466" w:rsidRPr="00972AA0">
        <w:instrText xml:space="preserve"> FILLIN "indeksas" \* MERGEFORMAT </w:instrText>
      </w:r>
      <w:r w:rsidR="00CC2466" w:rsidRPr="00972AA0">
        <w:fldChar w:fldCharType="end"/>
      </w:r>
    </w:p>
    <w:p w14:paraId="498F987E" w14:textId="77777777" w:rsidR="00CC2466" w:rsidRPr="00972AA0" w:rsidRDefault="00CC2466" w:rsidP="00972AA0">
      <w:pPr>
        <w:overflowPunct w:val="0"/>
        <w:autoSpaceDE w:val="0"/>
        <w:autoSpaceDN w:val="0"/>
        <w:adjustRightInd w:val="0"/>
        <w:jc w:val="center"/>
        <w:rPr>
          <w:b/>
        </w:rPr>
      </w:pPr>
      <w:r w:rsidRPr="00972AA0">
        <w:t>Anykščiai</w:t>
      </w:r>
    </w:p>
    <w:p w14:paraId="24D9F377" w14:textId="77777777" w:rsidR="00CC2466" w:rsidRPr="00972AA0" w:rsidRDefault="00CC2466" w:rsidP="00972AA0">
      <w:pPr>
        <w:pStyle w:val="Pagrindinistekstas"/>
        <w:jc w:val="center"/>
        <w:rPr>
          <w:bCs w:val="0"/>
          <w:szCs w:val="24"/>
        </w:rPr>
      </w:pPr>
    </w:p>
    <w:p w14:paraId="585DDFF7" w14:textId="015621F0" w:rsidR="006C60C5" w:rsidRPr="00F87E91" w:rsidRDefault="006402DE" w:rsidP="003E3B18">
      <w:pPr>
        <w:pStyle w:val="Pagrindinistekstas"/>
        <w:spacing w:line="360" w:lineRule="auto"/>
        <w:ind w:firstLine="720"/>
        <w:rPr>
          <w:bCs w:val="0"/>
        </w:rPr>
      </w:pPr>
      <w:r w:rsidRPr="00F87E91">
        <w:rPr>
          <w:bCs w:val="0"/>
        </w:rPr>
        <w:t xml:space="preserve">Vadovaudamasi Lietuvos Respublikos vietos savivaldos įstatymo 15 straipsnio 2 dalies 19 punktu, 16 straipsnio 1 dalimi, Lietuvos Respublikos valstybės ir savivaldybių turto valdymo, naudojimo ir disponavimo juo įstatymo </w:t>
      </w:r>
      <w:r w:rsidR="00B101F5" w:rsidRPr="00F87E91">
        <w:rPr>
          <w:bCs w:val="0"/>
        </w:rPr>
        <w:t>1</w:t>
      </w:r>
      <w:r w:rsidR="00FA58FD" w:rsidRPr="00F87E91">
        <w:rPr>
          <w:bCs w:val="0"/>
        </w:rPr>
        <w:t>4</w:t>
      </w:r>
      <w:r w:rsidRPr="00F87E91">
        <w:rPr>
          <w:bCs w:val="0"/>
        </w:rPr>
        <w:t xml:space="preserve"> straipsni</w:t>
      </w:r>
      <w:r w:rsidR="00FA58FD" w:rsidRPr="00F87E91">
        <w:rPr>
          <w:bCs w:val="0"/>
        </w:rPr>
        <w:t>u</w:t>
      </w:r>
      <w:r w:rsidRPr="00F87E91">
        <w:rPr>
          <w:bCs w:val="0"/>
        </w:rPr>
        <w:t xml:space="preserve">, 27 straipsnio 1 dalies </w:t>
      </w:r>
      <w:r w:rsidR="00FA58FD" w:rsidRPr="00F87E91">
        <w:rPr>
          <w:bCs w:val="0"/>
        </w:rPr>
        <w:t>2</w:t>
      </w:r>
      <w:r w:rsidRPr="00F87E91">
        <w:rPr>
          <w:bCs w:val="0"/>
        </w:rPr>
        <w:t xml:space="preserve"> punktu, </w:t>
      </w:r>
      <w:r w:rsidR="003C1CDA" w:rsidRPr="00F87E91">
        <w:rPr>
          <w:bCs w:val="0"/>
        </w:rPr>
        <w:t>Lietuvos Respublikos valstybės ir savivaldybių turto valdymo, naudojimo ir disponavimo juo įstatymo Nr. VIII-729 pakeitimo įstatymo 2 straipsnio 2 dalimi</w:t>
      </w:r>
      <w:r w:rsidR="00D6355D">
        <w:rPr>
          <w:bCs w:val="0"/>
        </w:rPr>
        <w:t>,</w:t>
      </w:r>
      <w:r w:rsidR="003C1CDA" w:rsidRPr="00F87E91">
        <w:rPr>
          <w:bCs w:val="0"/>
        </w:rPr>
        <w:t xml:space="preserve"> </w:t>
      </w:r>
      <w:r w:rsidR="00CC2466" w:rsidRPr="00F87E91">
        <w:rPr>
          <w:bCs w:val="0"/>
        </w:rPr>
        <w:t>Anykščių rajono savivaldybės taryba</w:t>
      </w:r>
      <w:r w:rsidR="006C60C5" w:rsidRPr="00F87E91">
        <w:rPr>
          <w:bCs w:val="0"/>
        </w:rPr>
        <w:t xml:space="preserve"> </w:t>
      </w:r>
      <w:r w:rsidR="00CC2466" w:rsidRPr="003E3B18">
        <w:rPr>
          <w:bCs w:val="0"/>
          <w:spacing w:val="40"/>
        </w:rPr>
        <w:t>nusprendžia</w:t>
      </w:r>
      <w:r w:rsidR="006C60C5" w:rsidRPr="00F87E91">
        <w:rPr>
          <w:bCs w:val="0"/>
        </w:rPr>
        <w:t>:</w:t>
      </w:r>
    </w:p>
    <w:p w14:paraId="1372C1D8" w14:textId="40CCD9F3" w:rsidR="00052417" w:rsidRPr="00F87E91" w:rsidRDefault="006C60C5" w:rsidP="003E3B18">
      <w:pPr>
        <w:pStyle w:val="Pagrindinistekstas"/>
        <w:numPr>
          <w:ilvl w:val="0"/>
          <w:numId w:val="21"/>
        </w:numPr>
        <w:spacing w:line="360" w:lineRule="auto"/>
        <w:ind w:left="0" w:firstLine="720"/>
        <w:rPr>
          <w:szCs w:val="24"/>
        </w:rPr>
      </w:pPr>
      <w:r w:rsidRPr="00F87E91">
        <w:t>P</w:t>
      </w:r>
      <w:r w:rsidR="00F50154" w:rsidRPr="00F87E91">
        <w:t>akeisti Anykščių rajono savivaldyb</w:t>
      </w:r>
      <w:r w:rsidR="00FA58FD" w:rsidRPr="00F87E91">
        <w:t>ės</w:t>
      </w:r>
      <w:r w:rsidR="00F50154" w:rsidRPr="00F87E91">
        <w:t xml:space="preserve"> turto perdavimo</w:t>
      </w:r>
      <w:r w:rsidR="00FA58FD" w:rsidRPr="00F87E91">
        <w:t xml:space="preserve"> panaudos pagrindais laikinai neatlygintinai</w:t>
      </w:r>
      <w:r w:rsidR="00F50154" w:rsidRPr="00F87E91">
        <w:t xml:space="preserve"> valdyti</w:t>
      </w:r>
      <w:r w:rsidR="00FA58FD" w:rsidRPr="00F87E91">
        <w:t xml:space="preserve"> ir</w:t>
      </w:r>
      <w:r w:rsidR="00F50154" w:rsidRPr="00F87E91">
        <w:t xml:space="preserve"> naudotis tvarkos apraš</w:t>
      </w:r>
      <w:r w:rsidR="00052417" w:rsidRPr="00F87E91">
        <w:t>ą</w:t>
      </w:r>
      <w:r w:rsidR="00F50154" w:rsidRPr="00F87E91">
        <w:t>, patvirtint</w:t>
      </w:r>
      <w:r w:rsidR="00052417" w:rsidRPr="00F87E91">
        <w:t>ą</w:t>
      </w:r>
      <w:r w:rsidR="00F50154" w:rsidRPr="00F87E91">
        <w:t xml:space="preserve"> Anykščių rajono savivaldybės tarybos 2020 m. </w:t>
      </w:r>
      <w:r w:rsidR="00FA58FD" w:rsidRPr="00F87E91">
        <w:t>vasario</w:t>
      </w:r>
      <w:r w:rsidR="00F73A01" w:rsidRPr="00F87E91">
        <w:t xml:space="preserve"> 27 d. sprendimu </w:t>
      </w:r>
      <w:bookmarkStart w:id="1" w:name="n_1"/>
      <w:r w:rsidR="00674E98" w:rsidRPr="00F87E91">
        <w:t>Nr. 1-TS-</w:t>
      </w:r>
      <w:r w:rsidR="00FA58FD" w:rsidRPr="00F87E91">
        <w:t>68</w:t>
      </w:r>
      <w:r w:rsidR="00674E98" w:rsidRPr="00F87E91">
        <w:t xml:space="preserve"> </w:t>
      </w:r>
      <w:bookmarkEnd w:id="1"/>
      <w:r w:rsidR="00F73A01" w:rsidRPr="00F87E91">
        <w:t xml:space="preserve">„Dėl </w:t>
      </w:r>
      <w:r w:rsidR="00FA58FD" w:rsidRPr="00F87E91">
        <w:t xml:space="preserve">Anykščių rajono savivaldybės turto perdavimo panaudos pagrindais laikinai neatlygintinai valdyti ir naudotis </w:t>
      </w:r>
      <w:r w:rsidR="00F73A01" w:rsidRPr="00F87E91">
        <w:t>tvarkos aprašo patvirtinimo</w:t>
      </w:r>
      <w:r w:rsidR="00B508FB" w:rsidRPr="00F87E91">
        <w:t>“</w:t>
      </w:r>
      <w:r w:rsidR="00052417" w:rsidRPr="00F87E91">
        <w:t>:</w:t>
      </w:r>
    </w:p>
    <w:p w14:paraId="2465E85D" w14:textId="476FF51B" w:rsidR="00FA58FD" w:rsidRPr="00F87E91" w:rsidRDefault="00052417" w:rsidP="003E3B18">
      <w:pPr>
        <w:pStyle w:val="Pagrindinistekstas"/>
        <w:numPr>
          <w:ilvl w:val="1"/>
          <w:numId w:val="21"/>
        </w:numPr>
        <w:spacing w:line="360" w:lineRule="auto"/>
        <w:ind w:left="0" w:firstLine="720"/>
        <w:rPr>
          <w:szCs w:val="24"/>
        </w:rPr>
      </w:pPr>
      <w:r w:rsidRPr="00F87E91">
        <w:t xml:space="preserve"> Pakeisti </w:t>
      </w:r>
      <w:r w:rsidR="00B508FB" w:rsidRPr="00F87E91">
        <w:t>4</w:t>
      </w:r>
      <w:r w:rsidR="00FA58FD" w:rsidRPr="00F87E91">
        <w:rPr>
          <w:szCs w:val="24"/>
        </w:rPr>
        <w:t xml:space="preserve"> punkt</w:t>
      </w:r>
      <w:r w:rsidR="008423F6" w:rsidRPr="00F87E91">
        <w:rPr>
          <w:szCs w:val="24"/>
        </w:rPr>
        <w:t>ą</w:t>
      </w:r>
      <w:r w:rsidR="00FA58FD" w:rsidRPr="00F87E91">
        <w:rPr>
          <w:szCs w:val="24"/>
        </w:rPr>
        <w:t xml:space="preserve"> ir jį išdėstyti taip:</w:t>
      </w:r>
    </w:p>
    <w:p w14:paraId="2361CB6A" w14:textId="678911E2" w:rsidR="008423F6" w:rsidRPr="00F87E91" w:rsidRDefault="008423F6" w:rsidP="003E3B18">
      <w:pPr>
        <w:spacing w:line="360" w:lineRule="auto"/>
        <w:ind w:firstLine="720"/>
        <w:jc w:val="both"/>
      </w:pPr>
      <w:r w:rsidRPr="00F87E91">
        <w:t>„4. Savivaldybės turtas panaudos pagrindais gali būti perduodamas:</w:t>
      </w:r>
    </w:p>
    <w:p w14:paraId="79C55A9A" w14:textId="373ADD22" w:rsidR="008423F6" w:rsidRPr="00F87E91" w:rsidRDefault="008423F6" w:rsidP="003E3B18">
      <w:pPr>
        <w:spacing w:line="360" w:lineRule="auto"/>
        <w:ind w:firstLine="720"/>
        <w:jc w:val="both"/>
      </w:pPr>
      <w:r w:rsidRPr="00F87E91">
        <w:t>4.1. biudžetinėms įstaigoms;</w:t>
      </w:r>
    </w:p>
    <w:p w14:paraId="74900542" w14:textId="5D93E767" w:rsidR="00701078" w:rsidRPr="00F87E91" w:rsidRDefault="00701078" w:rsidP="003E3B18">
      <w:pPr>
        <w:spacing w:line="360" w:lineRule="auto"/>
        <w:ind w:firstLine="720"/>
        <w:jc w:val="both"/>
      </w:pPr>
      <w:r w:rsidRPr="00F87E91">
        <w:t>4.2. viešosioms įstaigoms, kurios pagal Lietuvos Respublikos viešojo sektoriaus atskaitomybės įstatymą laikomos viešojo sektoriaus subjektais, viešosioms įstaigoms – mokykloms</w:t>
      </w:r>
      <w:r w:rsidR="00CC61BD" w:rsidRPr="00F87E91">
        <w:t>, o viešosioms įstaigoms – profesionaliojo scenos meno įstaigoms, kurios neturi nuosavybės teise nekilnojamojo turto, naudojamo viešai atliekamiems profesionaliojo scenos meno kūriniams</w:t>
      </w:r>
      <w:r w:rsidR="004C4DA6" w:rsidRPr="00F87E91">
        <w:t>, gali būti perduodamas tik savivaldybės nekilnojamas</w:t>
      </w:r>
      <w:r w:rsidR="00CC61BD" w:rsidRPr="00F87E91">
        <w:t>;</w:t>
      </w:r>
    </w:p>
    <w:p w14:paraId="45838617" w14:textId="0E2131B6" w:rsidR="008423F6" w:rsidRPr="00F87E91" w:rsidRDefault="008423F6" w:rsidP="003E3B18">
      <w:pPr>
        <w:spacing w:line="360" w:lineRule="auto"/>
        <w:ind w:firstLine="720"/>
        <w:jc w:val="both"/>
      </w:pPr>
      <w:r w:rsidRPr="00F87E91">
        <w:t>4.3. asociacijoms (tik Aprašo 6 punkte nustatytiems veiklos tikslams);</w:t>
      </w:r>
    </w:p>
    <w:p w14:paraId="61BBF998" w14:textId="2A7CDE0C" w:rsidR="008423F6" w:rsidRPr="00F87E91" w:rsidRDefault="008423F6" w:rsidP="003E3B18">
      <w:pPr>
        <w:spacing w:line="360" w:lineRule="auto"/>
        <w:ind w:firstLine="720"/>
        <w:jc w:val="both"/>
      </w:pPr>
      <w:r w:rsidRPr="00F87E91">
        <w:t>4.4. labdaros ir paramos fondams (tik Aprašo 6 punkte nustatytiems veiklos tikslams);</w:t>
      </w:r>
    </w:p>
    <w:p w14:paraId="036322E0" w14:textId="135F3E6A" w:rsidR="008423F6" w:rsidRPr="00F87E91" w:rsidRDefault="008423F6" w:rsidP="003E3B18">
      <w:pPr>
        <w:spacing w:line="360" w:lineRule="auto"/>
        <w:ind w:firstLine="720"/>
        <w:jc w:val="both"/>
      </w:pPr>
      <w:r w:rsidRPr="00F87E91">
        <w:t>4.5. egzilio sąlygomis veikiančioms aukštosioms mokykloms;</w:t>
      </w:r>
    </w:p>
    <w:p w14:paraId="3CED7905" w14:textId="47EA29FF" w:rsidR="008423F6" w:rsidRPr="00F87E91" w:rsidRDefault="00CC54E9" w:rsidP="003E3B18">
      <w:pPr>
        <w:spacing w:line="360" w:lineRule="auto"/>
        <w:ind w:firstLine="720"/>
        <w:jc w:val="both"/>
      </w:pPr>
      <w:r w:rsidRPr="00F87E91">
        <w:t xml:space="preserve">4.6. kitiems subjektams, jeigu tokio perdavimo tvarka ir sąlygos nustatytos Lietuvos Respublikos Prezidento įstatyme, Lietuvos Respublikos asmens su negalia teisių apsaugos pagrindų įstatyme, Lietuvos Respublikos švietimo įstatyme, Lietuvos Respublikos šeimynų įstatyme, Lietuvos </w:t>
      </w:r>
      <w:r w:rsidRPr="00F87E91">
        <w:lastRenderedPageBreak/>
        <w:t>Respublikos Lietuvos šaulių sąjungos įstatyme, Lietuvos Respublikos investicijų įstatyme, Lietuvos Respublikos valstybės įmonės Lietuvos oro uostų valdomų oro uostų koncesijos įstatyme, Lietuvos Respublikos</w:t>
      </w:r>
      <w:r w:rsidRPr="00F87E91">
        <w:rPr>
          <w:b/>
          <w:bCs/>
        </w:rPr>
        <w:t xml:space="preserve"> </w:t>
      </w:r>
      <w:r w:rsidRPr="00F87E91">
        <w:t>įstatyme „Dėl užsieniečių teisinės padėties“, Lietuvos Respublikos tarptautinėse sutartyse ar tarptautiniuose susitarimuose;</w:t>
      </w:r>
    </w:p>
    <w:p w14:paraId="7C49B45B" w14:textId="48259802" w:rsidR="008423F6" w:rsidRPr="00F87E91" w:rsidRDefault="008423F6" w:rsidP="003E3B18">
      <w:pPr>
        <w:pStyle w:val="Pagrindinistekstas"/>
        <w:spacing w:line="360" w:lineRule="auto"/>
        <w:ind w:firstLine="720"/>
        <w:rPr>
          <w:bCs w:val="0"/>
        </w:rPr>
      </w:pPr>
      <w:r w:rsidRPr="00F87E91">
        <w:rPr>
          <w:bCs w:val="0"/>
        </w:rPr>
        <w:t>4.7. viešosios naudos nevyriausybinėms organizacijoms, teikiančioms nemokamą kompleksinę pagalbą krizinį nėštumą išgyvenančioms moterims ir jų artimiesiems, arba viešosios naudos nevyriausybinėms organizacijoms, teikiančioms nemokamą paliatyviąją pagalbą;</w:t>
      </w:r>
    </w:p>
    <w:p w14:paraId="6B9A2B2B" w14:textId="633D67BD" w:rsidR="00CC54E9" w:rsidRPr="00F87E91" w:rsidRDefault="008423F6" w:rsidP="003E3B18">
      <w:pPr>
        <w:pStyle w:val="Pagrindinistekstas"/>
        <w:spacing w:line="360" w:lineRule="auto"/>
        <w:ind w:firstLine="720"/>
      </w:pPr>
      <w:r w:rsidRPr="00F87E91">
        <w:rPr>
          <w:bCs w:val="0"/>
        </w:rPr>
        <w:t>4.8. regionų plėtros taryboms.</w:t>
      </w:r>
      <w:r w:rsidR="00CC54E9" w:rsidRPr="00F87E91">
        <w:t>“</w:t>
      </w:r>
    </w:p>
    <w:p w14:paraId="65349B18" w14:textId="7C93ABB6" w:rsidR="00CC54E9" w:rsidRPr="00F87E91" w:rsidRDefault="00CC54E9" w:rsidP="003E3B18">
      <w:pPr>
        <w:pStyle w:val="Sraopastraipa"/>
        <w:numPr>
          <w:ilvl w:val="1"/>
          <w:numId w:val="21"/>
        </w:numPr>
        <w:spacing w:line="360" w:lineRule="auto"/>
        <w:ind w:left="0" w:firstLine="720"/>
        <w:jc w:val="both"/>
        <w:rPr>
          <w:bCs/>
        </w:rPr>
      </w:pPr>
      <w:r w:rsidRPr="00F87E91">
        <w:rPr>
          <w:bCs/>
        </w:rPr>
        <w:t xml:space="preserve"> </w:t>
      </w:r>
      <w:r w:rsidRPr="00F87E91">
        <w:t>Pakeisti 5 punktą ir jį išdėstyti taip:</w:t>
      </w:r>
    </w:p>
    <w:p w14:paraId="5B0466EB" w14:textId="3046F2BD" w:rsidR="00CC54E9" w:rsidRPr="00F87E91" w:rsidRDefault="00CC54E9" w:rsidP="003E3B18">
      <w:pPr>
        <w:spacing w:line="360" w:lineRule="auto"/>
        <w:ind w:firstLine="720"/>
        <w:jc w:val="both"/>
      </w:pPr>
      <w:r w:rsidRPr="00F87E91">
        <w:t>„</w:t>
      </w:r>
      <w:r w:rsidR="004E4B08" w:rsidRPr="00F87E91">
        <w:t xml:space="preserve">5. </w:t>
      </w:r>
      <w:r w:rsidRPr="00F87E91">
        <w:t>Savivaldybės ilgalaikis materialusis turtas Aprašo</w:t>
      </w:r>
      <w:r w:rsidR="008542E2" w:rsidRPr="00F87E91">
        <w:t xml:space="preserve"> </w:t>
      </w:r>
      <w:r w:rsidRPr="00F87E91">
        <w:t>4.</w:t>
      </w:r>
      <w:r w:rsidR="008542E2" w:rsidRPr="00F87E91">
        <w:t>1</w:t>
      </w:r>
      <w:r w:rsidRPr="00F87E91">
        <w:t xml:space="preserve"> papunk</w:t>
      </w:r>
      <w:r w:rsidR="008542E2" w:rsidRPr="00F87E91">
        <w:t>yje</w:t>
      </w:r>
      <w:r w:rsidRPr="00F87E91">
        <w:t xml:space="preserve"> nurodytiems subjektams perduodamas panaudos teise ne ilgesniam kaip </w:t>
      </w:r>
      <w:r w:rsidR="008542E2" w:rsidRPr="00F87E91">
        <w:t>2</w:t>
      </w:r>
      <w:r w:rsidRPr="00F87E91">
        <w:t>0</w:t>
      </w:r>
      <w:r w:rsidR="008542E2" w:rsidRPr="00F87E91">
        <w:t xml:space="preserve"> (dvidešimties)</w:t>
      </w:r>
      <w:r w:rsidRPr="00F87E91">
        <w:t xml:space="preserve"> metų laikotarpiui,</w:t>
      </w:r>
      <w:r w:rsidR="008542E2" w:rsidRPr="00F87E91">
        <w:t xml:space="preserve"> 4.2–4.8 papunkčiuose nurodytiems subjektams – ne ilgesniam kaip 10 (dešimties) metų laikotarpiui</w:t>
      </w:r>
      <w:r w:rsidR="00BB1E51" w:rsidRPr="00F87E91">
        <w:t>,</w:t>
      </w:r>
      <w:r w:rsidRPr="00F87E91">
        <w:t xml:space="preserve"> </w:t>
      </w:r>
      <w:r w:rsidR="003C1CDA" w:rsidRPr="00F87E91">
        <w:t>jeigu įstatymuose, Lietuvos Respublikos tarptautinėse sutartyse ir tarptautiniuose susitarimuose nenustatyta kitaip</w:t>
      </w:r>
      <w:r w:rsidR="00BA028C" w:rsidRPr="00F87E91">
        <w:t>.</w:t>
      </w:r>
      <w:r w:rsidRPr="00F87E91">
        <w:t>“</w:t>
      </w:r>
    </w:p>
    <w:p w14:paraId="4D92C554" w14:textId="6B74385D" w:rsidR="00BA028C" w:rsidRPr="00F87E91" w:rsidRDefault="00BA028C" w:rsidP="003E3B18">
      <w:pPr>
        <w:pStyle w:val="Sraopastraipa"/>
        <w:numPr>
          <w:ilvl w:val="1"/>
          <w:numId w:val="21"/>
        </w:numPr>
        <w:spacing w:line="360" w:lineRule="auto"/>
        <w:ind w:left="0" w:firstLine="720"/>
        <w:jc w:val="both"/>
        <w:rPr>
          <w:bCs/>
        </w:rPr>
      </w:pPr>
      <w:r w:rsidRPr="00F87E91">
        <w:t xml:space="preserve"> Pakeisti 6.2 papunktį ir jį išdėstyti taip:</w:t>
      </w:r>
    </w:p>
    <w:p w14:paraId="649AE2D9" w14:textId="379FC77D" w:rsidR="00BA028C" w:rsidRPr="00F87E91" w:rsidRDefault="00BA028C" w:rsidP="003E3B18">
      <w:pPr>
        <w:spacing w:line="360" w:lineRule="auto"/>
        <w:ind w:firstLine="720"/>
        <w:jc w:val="both"/>
      </w:pPr>
      <w:r w:rsidRPr="00F87E91">
        <w:t>„6.2. teikti pagalbą nuo nusikalstamos veikos nukentėjusiems asmenims ir (arba) smurtą artimoje aplinkoje patyrusiems asmenims;“</w:t>
      </w:r>
    </w:p>
    <w:p w14:paraId="05530964" w14:textId="51D9CD52" w:rsidR="00BA028C" w:rsidRPr="00F87E91" w:rsidRDefault="008423F6" w:rsidP="003E3B18">
      <w:pPr>
        <w:pStyle w:val="Sraopastraipa"/>
        <w:numPr>
          <w:ilvl w:val="1"/>
          <w:numId w:val="21"/>
        </w:numPr>
        <w:spacing w:line="360" w:lineRule="auto"/>
        <w:ind w:left="0" w:firstLine="720"/>
        <w:jc w:val="both"/>
      </w:pPr>
      <w:r w:rsidRPr="00F87E91">
        <w:t xml:space="preserve"> </w:t>
      </w:r>
      <w:r w:rsidR="00BA028C" w:rsidRPr="00F87E91">
        <w:t>Pakeisti 6.3 papunktį ir jį išdėstyti taip:</w:t>
      </w:r>
    </w:p>
    <w:p w14:paraId="3C88EE5E" w14:textId="1BAE717C" w:rsidR="00BA028C" w:rsidRPr="00F87E91" w:rsidRDefault="00BA028C" w:rsidP="003E3B18">
      <w:pPr>
        <w:spacing w:line="360" w:lineRule="auto"/>
        <w:ind w:firstLine="720"/>
        <w:jc w:val="both"/>
      </w:pPr>
      <w:r w:rsidRPr="00F87E91">
        <w:t>„6.3. užtikrinti asmenų su negalia ar kitų socialinę atskirtį patiriančių asmenų grupių (prekybos žmonėmis aukų, asmenų, turinčių psichikos ir elgesio sutrikimų dėl psichoaktyviųjų medžiagų vartojimo, nuteistųjų ir asmenų, paleistų iš laisvės atėmimo vietų bei kitoms socialinę atskirtį patiriančių asmenų grupėms priklausančių asmenų) ir užsieniečių socialinę integraciją;“</w:t>
      </w:r>
    </w:p>
    <w:p w14:paraId="53056B92" w14:textId="181B7F03" w:rsidR="008542E2" w:rsidRPr="00F87E91" w:rsidRDefault="008542E2" w:rsidP="003E3B18">
      <w:pPr>
        <w:pStyle w:val="Sraopastraipa"/>
        <w:numPr>
          <w:ilvl w:val="1"/>
          <w:numId w:val="21"/>
        </w:numPr>
        <w:spacing w:line="360" w:lineRule="auto"/>
        <w:ind w:left="0" w:firstLine="720"/>
        <w:jc w:val="both"/>
      </w:pPr>
      <w:r w:rsidRPr="00F87E91">
        <w:t xml:space="preserve"> Pakeisti 6.4 papunktį ir jį išdėstyti taip:</w:t>
      </w:r>
    </w:p>
    <w:p w14:paraId="5D2959E2" w14:textId="2CDAFDD9" w:rsidR="008542E2" w:rsidRPr="00F87E91" w:rsidRDefault="008542E2" w:rsidP="003E3B18">
      <w:pPr>
        <w:spacing w:line="360" w:lineRule="auto"/>
        <w:ind w:firstLine="720"/>
        <w:jc w:val="both"/>
      </w:pPr>
      <w:r w:rsidRPr="00F87E91">
        <w:t>„6.4. teikti pagalbą ir (arba) socialines paslaugas asmenims, dėl amžiaus, negalios ar kitų socialinių problemų negalintiems pasirūpinti savo asmeniniu gyvenimu ir dalyvauti visuomenės gyvenime ar patiriantiems skurdą ir socialinę atskirtį</w:t>
      </w:r>
      <w:r w:rsidR="00C84ECC" w:rsidRPr="00F87E91">
        <w:t>;“</w:t>
      </w:r>
    </w:p>
    <w:p w14:paraId="0A0DFBD8" w14:textId="33AE67CE" w:rsidR="00052417" w:rsidRPr="00F87E91" w:rsidRDefault="00CC54E9" w:rsidP="003E3B18">
      <w:pPr>
        <w:pStyle w:val="Sraopastraipa"/>
        <w:numPr>
          <w:ilvl w:val="1"/>
          <w:numId w:val="21"/>
        </w:numPr>
        <w:spacing w:line="360" w:lineRule="auto"/>
        <w:ind w:left="0" w:firstLine="720"/>
        <w:jc w:val="both"/>
      </w:pPr>
      <w:r w:rsidRPr="00F87E91">
        <w:t xml:space="preserve"> </w:t>
      </w:r>
      <w:r w:rsidR="00052417" w:rsidRPr="00F87E91">
        <w:t>Pakeisti 8.</w:t>
      </w:r>
      <w:r w:rsidR="00BA028C" w:rsidRPr="00F87E91">
        <w:t>2</w:t>
      </w:r>
      <w:r w:rsidR="00052417" w:rsidRPr="00F87E91">
        <w:t xml:space="preserve"> papunktį ir jį išdėstyti taip:</w:t>
      </w:r>
    </w:p>
    <w:p w14:paraId="2BAB469E" w14:textId="0E445A2C" w:rsidR="00052417" w:rsidRPr="00F87E91" w:rsidRDefault="00052417" w:rsidP="003E3B18">
      <w:pPr>
        <w:spacing w:line="360" w:lineRule="auto"/>
        <w:ind w:firstLine="720"/>
        <w:jc w:val="both"/>
      </w:pPr>
      <w:r w:rsidRPr="00F87E91">
        <w:t>„</w:t>
      </w:r>
      <w:r w:rsidR="00BA028C" w:rsidRPr="00F87E91">
        <w:t xml:space="preserve">8.2. </w:t>
      </w:r>
      <w:r w:rsidR="00867879" w:rsidRPr="00F87E91">
        <w:t>Turto valdytojas</w:t>
      </w:r>
      <w:r w:rsidR="00BA028C" w:rsidRPr="00F87E91">
        <w:t xml:space="preserve">, kai perduodamas </w:t>
      </w:r>
      <w:r w:rsidR="00867879" w:rsidRPr="00F87E91">
        <w:t xml:space="preserve">patikėjimo teise valdomas </w:t>
      </w:r>
      <w:r w:rsidR="00BA028C" w:rsidRPr="00F87E91">
        <w:t xml:space="preserve">Savivaldybės </w:t>
      </w:r>
      <w:r w:rsidR="009B5D6B" w:rsidRPr="00F87E91">
        <w:t xml:space="preserve">ilgalaikis </w:t>
      </w:r>
      <w:r w:rsidR="00BA028C" w:rsidRPr="00F87E91">
        <w:t>nematerialusis, ilgalaikis ir trumpalaikis materialusis turtas (išskyrus Savivaldybės nekilnojamąjį turtą)</w:t>
      </w:r>
      <w:r w:rsidRPr="00F87E91">
        <w:t>;“</w:t>
      </w:r>
    </w:p>
    <w:p w14:paraId="7116AEE4" w14:textId="7A3C409B" w:rsidR="00867879" w:rsidRPr="00F87E91" w:rsidRDefault="00867879" w:rsidP="003E3B18">
      <w:pPr>
        <w:pStyle w:val="Sraopastraipa"/>
        <w:numPr>
          <w:ilvl w:val="1"/>
          <w:numId w:val="21"/>
        </w:numPr>
        <w:spacing w:line="360" w:lineRule="auto"/>
        <w:ind w:left="0" w:firstLine="720"/>
        <w:jc w:val="both"/>
      </w:pPr>
      <w:r w:rsidRPr="00F87E91">
        <w:t xml:space="preserve"> Pakeisti 9 punktą ir jį išdėstyti taip:</w:t>
      </w:r>
    </w:p>
    <w:p w14:paraId="103F6367" w14:textId="2A554932" w:rsidR="00867879" w:rsidRPr="00F87E91" w:rsidRDefault="00867879" w:rsidP="003E3B18">
      <w:pPr>
        <w:spacing w:line="360" w:lineRule="auto"/>
        <w:ind w:firstLine="720"/>
        <w:jc w:val="both"/>
      </w:pPr>
      <w:r w:rsidRPr="00F87E91">
        <w:t xml:space="preserve">„9. </w:t>
      </w:r>
      <w:r w:rsidR="00CB66C1" w:rsidRPr="00F87E91">
        <w:t>Savivaldybės tarybos sprendimų dėl Savivaldybės turto perdavimo panaudos pagrindais projektus rengia Savivaldybės administracija, Turto valdytojo įsakymų dėl patikėjimo teise valdomo Savivaldybės turto perdavimo panaudos pagrindais projektus (toliau kartu – sprendimų projektai) rengia Turto valdytojas</w:t>
      </w:r>
      <w:r w:rsidRPr="00F87E91">
        <w:t>.</w:t>
      </w:r>
      <w:r w:rsidR="00CB66C1" w:rsidRPr="00F87E91">
        <w:t>“</w:t>
      </w:r>
    </w:p>
    <w:p w14:paraId="254F98FB" w14:textId="20E35195" w:rsidR="001F19F2" w:rsidRPr="00F87E91" w:rsidRDefault="001F19F2" w:rsidP="003E3B18">
      <w:pPr>
        <w:pStyle w:val="Sraopastraipa"/>
        <w:numPr>
          <w:ilvl w:val="1"/>
          <w:numId w:val="21"/>
        </w:numPr>
        <w:spacing w:line="360" w:lineRule="auto"/>
        <w:ind w:left="0" w:firstLine="720"/>
        <w:jc w:val="both"/>
      </w:pPr>
      <w:r w:rsidRPr="00F87E91">
        <w:lastRenderedPageBreak/>
        <w:t xml:space="preserve"> Pakeisti 11.2 papunktį ir jį išdėstyti taip:</w:t>
      </w:r>
    </w:p>
    <w:p w14:paraId="40AA7366" w14:textId="1D7B581C" w:rsidR="001F19F2" w:rsidRPr="00F87E91" w:rsidRDefault="001F19F2" w:rsidP="003E3B18">
      <w:pPr>
        <w:spacing w:line="360" w:lineRule="auto"/>
        <w:ind w:firstLine="720"/>
        <w:jc w:val="both"/>
      </w:pPr>
      <w:r w:rsidRPr="00F87E91">
        <w:t>„11.2. Aprašo 4.2–4.8 papunkčiuose nurodytų subjektų steigimo dokumentų kopijos (jeigu jie yra juridiniai asmenys), patvirtintos teisės aktų nustatyta tvarka. Šis reikalavimas netaikomas, kai Savivaldybės turtas perduodamas panaudos pagrindais pagal Lietuvos Respublikos tarptautines sutartis ar tarptautinius susitarimus, taip pat kai steigimo dokumentų kopijos yra viešai prieinamos valstybės registruose</w:t>
      </w:r>
      <w:r w:rsidR="001241E9">
        <w:t xml:space="preserve"> </w:t>
      </w:r>
      <w:r w:rsidR="001241E9" w:rsidRPr="001241E9">
        <w:t>(kadastruose), žinybiniuose registruose, valstybės informacinėse sistemose ir kitose informacinėse sistemose, finansuojamose iš valstybės ar savivaldybės biudžeto ir (ar) valstybės pinigų fondų</w:t>
      </w:r>
      <w:r w:rsidRPr="00F87E91">
        <w:t>;“</w:t>
      </w:r>
    </w:p>
    <w:p w14:paraId="263C1BC5" w14:textId="6532F85D" w:rsidR="001F19F2" w:rsidRPr="00F87E91" w:rsidRDefault="001F19F2" w:rsidP="003E3B18">
      <w:pPr>
        <w:pStyle w:val="Sraopastraipa"/>
        <w:numPr>
          <w:ilvl w:val="1"/>
          <w:numId w:val="21"/>
        </w:numPr>
        <w:spacing w:line="360" w:lineRule="auto"/>
        <w:ind w:left="0" w:firstLine="720"/>
        <w:jc w:val="both"/>
      </w:pPr>
      <w:r w:rsidRPr="00F87E91">
        <w:t xml:space="preserve"> Panaikinti 11.4.2 papunktį.</w:t>
      </w:r>
    </w:p>
    <w:p w14:paraId="6521B8F9" w14:textId="28F7BAC7" w:rsidR="00816399" w:rsidRPr="00F87E91" w:rsidRDefault="001F19F2" w:rsidP="003E3B18">
      <w:pPr>
        <w:spacing w:line="360" w:lineRule="auto"/>
        <w:ind w:firstLine="720"/>
        <w:jc w:val="both"/>
      </w:pPr>
      <w:r w:rsidRPr="00F87E91">
        <w:t xml:space="preserve">1.10. </w:t>
      </w:r>
      <w:r w:rsidR="00816399" w:rsidRPr="00F87E91">
        <w:t>Pakeisti 18 punktą ir jį išdėstyti taip</w:t>
      </w:r>
      <w:r w:rsidR="00437834" w:rsidRPr="00F87E91">
        <w:t>:</w:t>
      </w:r>
    </w:p>
    <w:p w14:paraId="144492AA" w14:textId="2EFA11A2" w:rsidR="00816399" w:rsidRPr="00F87E91" w:rsidRDefault="00816399" w:rsidP="003E3B18">
      <w:pPr>
        <w:spacing w:line="360" w:lineRule="auto"/>
        <w:ind w:firstLine="720"/>
        <w:jc w:val="both"/>
      </w:pPr>
      <w:r w:rsidRPr="00F87E91">
        <w:t>„18. Asmenys, kuriems Savivaldybės turtas perduotas neatlygintinai naudotis panaudos pagrindais, negali jo išnuomoti ar kitaip perduoti naudotis tretiesiems asmenims, išskyrus Lietuvos Respublikos</w:t>
      </w:r>
      <w:r w:rsidRPr="00F87E91">
        <w:rPr>
          <w:b/>
          <w:bCs/>
        </w:rPr>
        <w:t xml:space="preserve"> </w:t>
      </w:r>
      <w:r w:rsidRPr="00F87E91">
        <w:t>įstatyme „Dėl užsieniečių teisinės padėties“ numatytus atvejus.“</w:t>
      </w:r>
    </w:p>
    <w:p w14:paraId="2D63B11F" w14:textId="65A5F039" w:rsidR="00867879" w:rsidRPr="00F87E91" w:rsidRDefault="00867879" w:rsidP="003E3B18">
      <w:pPr>
        <w:pStyle w:val="Sraopastraipa"/>
        <w:numPr>
          <w:ilvl w:val="0"/>
          <w:numId w:val="21"/>
        </w:numPr>
        <w:spacing w:line="360" w:lineRule="auto"/>
        <w:ind w:left="0" w:firstLine="720"/>
        <w:jc w:val="both"/>
        <w:rPr>
          <w:bCs/>
        </w:rPr>
      </w:pPr>
      <w:r w:rsidRPr="00F87E91">
        <w:t>Pakeisti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1 priedą „</w:t>
      </w:r>
      <w:r w:rsidR="00235CA9" w:rsidRPr="00F87E91">
        <w:t>Pavyzdinė</w:t>
      </w:r>
      <w:r w:rsidRPr="00F87E91">
        <w:t xml:space="preserve"> savivaldybės turto panaudos sutarties forma“ ir jį išdėstyti nauja redakcija (pridedama</w:t>
      </w:r>
      <w:r w:rsidR="00235CA9" w:rsidRPr="00F87E91">
        <w:t>).</w:t>
      </w:r>
    </w:p>
    <w:p w14:paraId="0197AEF2" w14:textId="2E6B1D07" w:rsidR="00816399" w:rsidRPr="00F87E91" w:rsidRDefault="00816399" w:rsidP="003E3B18">
      <w:pPr>
        <w:pStyle w:val="Sraopastraipa"/>
        <w:numPr>
          <w:ilvl w:val="0"/>
          <w:numId w:val="21"/>
        </w:numPr>
        <w:spacing w:line="360" w:lineRule="auto"/>
        <w:ind w:left="0" w:firstLine="720"/>
        <w:jc w:val="both"/>
        <w:rPr>
          <w:bCs/>
        </w:rPr>
      </w:pPr>
      <w:r w:rsidRPr="00F87E91">
        <w:t>Pakeisti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2 priedą „Savivaldybės turto, perduodamo pagal panaudos sutartį, perdavimo–priėmimo akto forma“ ir jį išdėstyti nauja redakcija (pridedama).</w:t>
      </w:r>
    </w:p>
    <w:p w14:paraId="5426AE22" w14:textId="7D214668" w:rsidR="00885C3B" w:rsidRPr="00F87E91" w:rsidRDefault="00816399" w:rsidP="003E3B18">
      <w:pPr>
        <w:spacing w:line="360" w:lineRule="auto"/>
        <w:ind w:firstLine="720"/>
        <w:jc w:val="both"/>
      </w:pPr>
      <w:r w:rsidRPr="00F87E91">
        <w:rPr>
          <w:bCs/>
        </w:rPr>
        <w:t>4</w:t>
      </w:r>
      <w:r w:rsidR="006402DE" w:rsidRPr="00F87E91">
        <w:rPr>
          <w:bCs/>
        </w:rPr>
        <w:t>. Nustatyti, kad šis sprendimas įsigalioja 2026 m. birželio 1 d.</w:t>
      </w:r>
    </w:p>
    <w:p w14:paraId="6AF3439D" w14:textId="77777777" w:rsidR="00997908" w:rsidRPr="00F87E91" w:rsidRDefault="003B3501" w:rsidP="003E3B18">
      <w:pPr>
        <w:pStyle w:val="Pagrindinistekstas"/>
        <w:spacing w:line="360" w:lineRule="auto"/>
        <w:ind w:firstLine="720"/>
      </w:pPr>
      <w:r w:rsidRPr="00F87E91">
        <w:rPr>
          <w:bCs w:val="0"/>
        </w:rPr>
        <w:t>Šis sprendimas skelbiamas Teisės aktų registre</w:t>
      </w:r>
      <w:r w:rsidR="00997908" w:rsidRPr="00F87E91">
        <w:rPr>
          <w:bCs w:val="0"/>
        </w:rPr>
        <w:t xml:space="preserve"> </w:t>
      </w:r>
      <w:r w:rsidR="00997908" w:rsidRPr="00F87E91">
        <w:t xml:space="preserve">ir Anykščių rajono savivaldybės interneto svetainėje </w:t>
      </w:r>
      <w:hyperlink r:id="rId9" w:history="1">
        <w:r w:rsidR="00997908" w:rsidRPr="00F87E91">
          <w:rPr>
            <w:rStyle w:val="Hipersaitas"/>
            <w:color w:val="auto"/>
          </w:rPr>
          <w:t>www.anyksciai.lt</w:t>
        </w:r>
      </w:hyperlink>
      <w:r w:rsidR="00997908" w:rsidRPr="00F87E91">
        <w:t>.</w:t>
      </w:r>
    </w:p>
    <w:p w14:paraId="6DA5AC54" w14:textId="77777777" w:rsidR="00CC61BD" w:rsidRDefault="00CC61BD" w:rsidP="00CC2466">
      <w:pPr>
        <w:pStyle w:val="Pagrindinistekstas"/>
        <w:spacing w:line="360" w:lineRule="auto"/>
        <w:rPr>
          <w:bCs w:val="0"/>
        </w:rPr>
      </w:pPr>
    </w:p>
    <w:p w14:paraId="775D72CF" w14:textId="77777777" w:rsidR="003E3B18" w:rsidRPr="00F87E91" w:rsidRDefault="003E3B18" w:rsidP="00CC2466">
      <w:pPr>
        <w:pStyle w:val="Pagrindinistekstas"/>
        <w:spacing w:line="360" w:lineRule="auto"/>
        <w:rPr>
          <w:bCs w:val="0"/>
        </w:rPr>
      </w:pPr>
    </w:p>
    <w:p w14:paraId="07D0F6C6" w14:textId="77777777" w:rsidR="006402DE" w:rsidRPr="00F87E91" w:rsidRDefault="006402DE" w:rsidP="006402DE">
      <w:pPr>
        <w:pStyle w:val="Pagrindinistekstas"/>
        <w:spacing w:line="360" w:lineRule="auto"/>
      </w:pPr>
      <w:r w:rsidRPr="00F87E91">
        <w:t>Meras</w:t>
      </w:r>
      <w:r w:rsidRPr="00F87E91">
        <w:tab/>
      </w:r>
      <w:r w:rsidRPr="00F87E91">
        <w:tab/>
      </w:r>
      <w:r w:rsidRPr="00F87E91">
        <w:tab/>
      </w:r>
      <w:r w:rsidRPr="00F87E91">
        <w:tab/>
      </w:r>
      <w:r w:rsidRPr="00F87E91">
        <w:tab/>
      </w:r>
      <w:r w:rsidRPr="00F87E91">
        <w:tab/>
        <w:t>Kęstutis Tubis</w:t>
      </w:r>
    </w:p>
    <w:p w14:paraId="5E77A158" w14:textId="77777777" w:rsidR="00BB1E51" w:rsidRPr="00F87E91" w:rsidRDefault="00BB1E51" w:rsidP="006402DE">
      <w:pPr>
        <w:pStyle w:val="Pagrindinistekstas"/>
        <w:spacing w:line="360" w:lineRule="auto"/>
      </w:pPr>
    </w:p>
    <w:p w14:paraId="708A64CC" w14:textId="7E7B9EFF" w:rsidR="00972AA0" w:rsidRDefault="00972AA0">
      <w:pPr>
        <w:rPr>
          <w:bCs/>
          <w:szCs w:val="20"/>
        </w:rPr>
      </w:pPr>
      <w:r>
        <w:br w:type="page"/>
      </w:r>
    </w:p>
    <w:p w14:paraId="655212F8" w14:textId="77777777" w:rsidR="00235CA9" w:rsidRPr="00F87E91" w:rsidRDefault="00235CA9" w:rsidP="00235CA9">
      <w:pPr>
        <w:tabs>
          <w:tab w:val="left" w:pos="720"/>
        </w:tabs>
        <w:ind w:left="4962"/>
      </w:pPr>
      <w:r w:rsidRPr="00F87E91">
        <w:lastRenderedPageBreak/>
        <w:t>Anykščių rajono savivaldybės turto perdavimo</w:t>
      </w:r>
    </w:p>
    <w:p w14:paraId="18AEA550" w14:textId="3937DE19" w:rsidR="00235CA9" w:rsidRPr="00F87E91" w:rsidRDefault="00235CA9" w:rsidP="00235CA9">
      <w:pPr>
        <w:tabs>
          <w:tab w:val="left" w:pos="720"/>
        </w:tabs>
        <w:ind w:firstLine="4962"/>
      </w:pPr>
      <w:r w:rsidRPr="00F87E91">
        <w:t>panaudos pagrindais laikinai neatlygintinai</w:t>
      </w:r>
    </w:p>
    <w:p w14:paraId="7F08B325" w14:textId="6460D969" w:rsidR="00235CA9" w:rsidRPr="00F87E91" w:rsidRDefault="00235CA9" w:rsidP="00235CA9">
      <w:pPr>
        <w:tabs>
          <w:tab w:val="left" w:pos="720"/>
        </w:tabs>
        <w:ind w:firstLine="4962"/>
      </w:pPr>
      <w:r w:rsidRPr="00F87E91">
        <w:t>naudotis tvarkos aprašo</w:t>
      </w:r>
    </w:p>
    <w:p w14:paraId="0BCD7E6B" w14:textId="75A4B2F1" w:rsidR="00235CA9" w:rsidRPr="00F87E91" w:rsidRDefault="00235CA9" w:rsidP="00235CA9">
      <w:pPr>
        <w:tabs>
          <w:tab w:val="left" w:pos="720"/>
        </w:tabs>
        <w:ind w:firstLine="4962"/>
      </w:pPr>
      <w:r w:rsidRPr="00F87E91">
        <w:t>1 priedas</w:t>
      </w:r>
    </w:p>
    <w:p w14:paraId="6577789B" w14:textId="77777777" w:rsidR="00235CA9" w:rsidRPr="00F87E91" w:rsidRDefault="00235CA9" w:rsidP="00235CA9">
      <w:pPr>
        <w:tabs>
          <w:tab w:val="left" w:pos="720"/>
        </w:tabs>
      </w:pPr>
    </w:p>
    <w:p w14:paraId="1DF294FB" w14:textId="77777777" w:rsidR="00235CA9" w:rsidRPr="00F87E91" w:rsidRDefault="00235CA9" w:rsidP="00235CA9">
      <w:pPr>
        <w:jc w:val="center"/>
        <w:rPr>
          <w:b/>
          <w:bCs/>
        </w:rPr>
      </w:pPr>
      <w:r w:rsidRPr="00F87E91">
        <w:rPr>
          <w:b/>
          <w:bCs/>
        </w:rPr>
        <w:t>(Pavyzdinė savivaldybės turto panaudos sutarties forma)</w:t>
      </w:r>
    </w:p>
    <w:p w14:paraId="7E4A2A63" w14:textId="77777777" w:rsidR="00235CA9" w:rsidRPr="00F87E91" w:rsidRDefault="00235CA9" w:rsidP="00235CA9">
      <w:pPr>
        <w:jc w:val="center"/>
        <w:rPr>
          <w:bCs/>
        </w:rPr>
      </w:pPr>
    </w:p>
    <w:p w14:paraId="7E49038F" w14:textId="77777777" w:rsidR="00235CA9" w:rsidRPr="00F87E91" w:rsidRDefault="00235CA9" w:rsidP="00235CA9">
      <w:pPr>
        <w:jc w:val="center"/>
      </w:pPr>
      <w:r w:rsidRPr="00F87E91">
        <w:rPr>
          <w:b/>
          <w:bCs/>
        </w:rPr>
        <w:t>ANYKŠČIŲ RAJONO SAVIVALDYBĖS TURTO PANAUDOS</w:t>
      </w:r>
    </w:p>
    <w:p w14:paraId="521A7EDB" w14:textId="77777777" w:rsidR="00235CA9" w:rsidRPr="00F87E91" w:rsidRDefault="00235CA9" w:rsidP="00235CA9">
      <w:pPr>
        <w:pStyle w:val="Antrat2"/>
      </w:pPr>
      <w:r w:rsidRPr="00F87E91">
        <w:t>SUTARTIS</w:t>
      </w:r>
    </w:p>
    <w:p w14:paraId="5D8185C7" w14:textId="77777777" w:rsidR="00235CA9" w:rsidRPr="00F87E91" w:rsidRDefault="00235CA9" w:rsidP="00235CA9">
      <w:pPr>
        <w:ind w:firstLine="720"/>
        <w:jc w:val="both"/>
      </w:pPr>
      <w:r w:rsidRPr="00F87E91">
        <w:t xml:space="preserve"> </w:t>
      </w:r>
    </w:p>
    <w:p w14:paraId="4CF6048D" w14:textId="77777777" w:rsidR="00235CA9" w:rsidRPr="00F87E91" w:rsidRDefault="00235CA9" w:rsidP="00235CA9">
      <w:pPr>
        <w:jc w:val="center"/>
      </w:pPr>
      <w:r w:rsidRPr="00F87E91">
        <w:t>_____ m.________ ____ d. Nr. ___</w:t>
      </w:r>
    </w:p>
    <w:p w14:paraId="15196639" w14:textId="77777777" w:rsidR="00235CA9" w:rsidRPr="00F87E91" w:rsidRDefault="00235CA9" w:rsidP="00235CA9">
      <w:pPr>
        <w:jc w:val="center"/>
      </w:pPr>
      <w:r w:rsidRPr="00F87E91">
        <w:t>________________________________</w:t>
      </w:r>
    </w:p>
    <w:p w14:paraId="0A7359C0" w14:textId="77777777" w:rsidR="00235CA9" w:rsidRPr="00F87E91" w:rsidRDefault="00235CA9" w:rsidP="00235CA9">
      <w:pPr>
        <w:jc w:val="center"/>
        <w:rPr>
          <w:sz w:val="20"/>
          <w:szCs w:val="20"/>
        </w:rPr>
      </w:pPr>
      <w:r w:rsidRPr="00F87E91">
        <w:rPr>
          <w:sz w:val="20"/>
          <w:szCs w:val="20"/>
        </w:rPr>
        <w:t>(sudarymo vieta)</w:t>
      </w:r>
    </w:p>
    <w:p w14:paraId="6373EEFC" w14:textId="77777777" w:rsidR="00235CA9" w:rsidRPr="00F87E91" w:rsidRDefault="00235CA9" w:rsidP="00235CA9">
      <w:pPr>
        <w:jc w:val="both"/>
      </w:pPr>
    </w:p>
    <w:p w14:paraId="71A42537" w14:textId="26F33E07" w:rsidR="00235CA9" w:rsidRPr="00F87E91" w:rsidRDefault="00235CA9" w:rsidP="00235CA9">
      <w:pPr>
        <w:tabs>
          <w:tab w:val="right" w:leader="underscore" w:pos="9638"/>
        </w:tabs>
        <w:ind w:firstLine="851"/>
        <w:jc w:val="both"/>
      </w:pPr>
      <w:r w:rsidRPr="00F87E91">
        <w:t xml:space="preserve">Panaudos davėjas </w:t>
      </w:r>
      <w:r w:rsidRPr="00F87E91">
        <w:tab/>
        <w:t>,</w:t>
      </w:r>
    </w:p>
    <w:p w14:paraId="4134AFDB" w14:textId="77777777" w:rsidR="00235CA9" w:rsidRPr="00F87E91" w:rsidRDefault="00235CA9" w:rsidP="00235CA9">
      <w:pPr>
        <w:tabs>
          <w:tab w:val="center" w:pos="6000"/>
        </w:tabs>
        <w:jc w:val="both"/>
        <w:rPr>
          <w:sz w:val="20"/>
          <w:szCs w:val="20"/>
        </w:rPr>
      </w:pPr>
      <w:r w:rsidRPr="00F87E91">
        <w:rPr>
          <w:sz w:val="20"/>
          <w:szCs w:val="20"/>
        </w:rPr>
        <w:t>(turtą perduodančios savivaldybės institucijos, įmonės, įstaigos, organizacijos (toliau – institucija) pavadinimas ir kodas)</w:t>
      </w:r>
    </w:p>
    <w:p w14:paraId="1D4B4E96" w14:textId="77777777" w:rsidR="00235CA9" w:rsidRPr="00F87E91" w:rsidRDefault="00235CA9" w:rsidP="00235CA9">
      <w:pPr>
        <w:tabs>
          <w:tab w:val="right" w:leader="underscore" w:pos="9638"/>
        </w:tabs>
        <w:jc w:val="both"/>
      </w:pPr>
      <w:r w:rsidRPr="00F87E91">
        <w:t>atstovaujamas ____________________________________________________________________,</w:t>
      </w:r>
    </w:p>
    <w:p w14:paraId="6D1284CA" w14:textId="77777777" w:rsidR="00235CA9" w:rsidRPr="00F87E91" w:rsidRDefault="00235CA9" w:rsidP="00235CA9">
      <w:pPr>
        <w:tabs>
          <w:tab w:val="right" w:leader="underscore" w:pos="9638"/>
        </w:tabs>
        <w:jc w:val="both"/>
        <w:rPr>
          <w:sz w:val="20"/>
          <w:szCs w:val="20"/>
        </w:rPr>
      </w:pPr>
      <w:r w:rsidRPr="00F87E91">
        <w:rPr>
          <w:sz w:val="20"/>
          <w:szCs w:val="20"/>
        </w:rPr>
        <w:t xml:space="preserve">                                                                         (atstovo pareigos, vardas ir pavardė)</w:t>
      </w:r>
    </w:p>
    <w:p w14:paraId="7A7D3157" w14:textId="77777777" w:rsidR="00235CA9" w:rsidRPr="00F87E91" w:rsidRDefault="00235CA9" w:rsidP="00235CA9">
      <w:pPr>
        <w:tabs>
          <w:tab w:val="right" w:leader="underscore" w:pos="9638"/>
        </w:tabs>
        <w:jc w:val="both"/>
      </w:pPr>
      <w:r w:rsidRPr="00F87E91">
        <w:t>pagal ___________________________________________________________________________,</w:t>
      </w:r>
    </w:p>
    <w:p w14:paraId="2FDACF77" w14:textId="77777777" w:rsidR="00235CA9" w:rsidRPr="00F87E91" w:rsidRDefault="00235CA9" w:rsidP="00235CA9">
      <w:pPr>
        <w:tabs>
          <w:tab w:val="right" w:leader="underscore" w:pos="9638"/>
        </w:tabs>
        <w:jc w:val="both"/>
        <w:rPr>
          <w:sz w:val="20"/>
          <w:szCs w:val="20"/>
        </w:rPr>
      </w:pPr>
      <w:r w:rsidRPr="00F87E91">
        <w:rPr>
          <w:sz w:val="20"/>
          <w:szCs w:val="20"/>
        </w:rPr>
        <w:t xml:space="preserve">                        (įstatymą, institucijos įstatus (nuostatus), įgaliojimą – dokumento pavadinimas, numeris, data)</w:t>
      </w:r>
    </w:p>
    <w:p w14:paraId="7855E19E" w14:textId="4B25ACD4" w:rsidR="00235CA9" w:rsidRPr="00F87E91" w:rsidRDefault="00235CA9" w:rsidP="00235CA9">
      <w:pPr>
        <w:tabs>
          <w:tab w:val="right" w:leader="underscore" w:pos="9638"/>
        </w:tabs>
        <w:jc w:val="both"/>
      </w:pPr>
      <w:r w:rsidRPr="00F87E91">
        <w:t>ir panaudos gavėjas _______________________________________________________________,</w:t>
      </w:r>
    </w:p>
    <w:p w14:paraId="11BD5EFD" w14:textId="77777777" w:rsidR="00235CA9" w:rsidRPr="00F87E91" w:rsidRDefault="00235CA9" w:rsidP="00235CA9">
      <w:pPr>
        <w:tabs>
          <w:tab w:val="center" w:pos="5760"/>
        </w:tabs>
        <w:jc w:val="both"/>
        <w:rPr>
          <w:sz w:val="20"/>
          <w:szCs w:val="20"/>
        </w:rPr>
      </w:pPr>
      <w:r w:rsidRPr="00F87E91">
        <w:rPr>
          <w:szCs w:val="18"/>
        </w:rPr>
        <w:t>(</w:t>
      </w:r>
      <w:r w:rsidRPr="00F87E91">
        <w:rPr>
          <w:sz w:val="20"/>
          <w:szCs w:val="20"/>
        </w:rPr>
        <w:t xml:space="preserve">Lietuvos Respublikos valstybės ir savivaldybių turto valdymo, naudojimo ir disponavimo juo įstatymo 14 straipsnyje  nurodyto panaudos subjekto, priimančio turtą, pavadinimas ir kodas) </w:t>
      </w:r>
    </w:p>
    <w:p w14:paraId="28F1DBAA" w14:textId="77777777" w:rsidR="00235CA9" w:rsidRPr="00F87E91" w:rsidRDefault="00235CA9" w:rsidP="00235CA9">
      <w:pPr>
        <w:tabs>
          <w:tab w:val="right" w:leader="underscore" w:pos="9638"/>
        </w:tabs>
        <w:jc w:val="both"/>
      </w:pPr>
      <w:r w:rsidRPr="00F87E91">
        <w:t>atstovaujamas ____________________________________________________________________,</w:t>
      </w:r>
      <w:r w:rsidRPr="00F87E91">
        <w:rPr>
          <w:szCs w:val="18"/>
        </w:rPr>
        <w:t xml:space="preserve"> </w:t>
      </w:r>
    </w:p>
    <w:p w14:paraId="6184D4BC" w14:textId="77777777" w:rsidR="00235CA9" w:rsidRPr="00F87E91" w:rsidRDefault="00235CA9" w:rsidP="00235CA9">
      <w:pPr>
        <w:tabs>
          <w:tab w:val="center" w:pos="4800"/>
        </w:tabs>
        <w:jc w:val="both"/>
        <w:rPr>
          <w:sz w:val="20"/>
          <w:szCs w:val="20"/>
        </w:rPr>
      </w:pPr>
      <w:r w:rsidRPr="00F87E91">
        <w:rPr>
          <w:szCs w:val="18"/>
        </w:rPr>
        <w:tab/>
        <w:t xml:space="preserve">                    </w:t>
      </w:r>
      <w:r w:rsidRPr="00F87E91">
        <w:rPr>
          <w:sz w:val="20"/>
          <w:szCs w:val="20"/>
        </w:rPr>
        <w:t>(atstovo pareigos, vardas ir pavardė)</w:t>
      </w:r>
    </w:p>
    <w:p w14:paraId="3FE2112E" w14:textId="77777777" w:rsidR="00235CA9" w:rsidRPr="00F87E91" w:rsidRDefault="00235CA9" w:rsidP="00235CA9">
      <w:pPr>
        <w:tabs>
          <w:tab w:val="right" w:leader="underscore" w:pos="9638"/>
        </w:tabs>
        <w:jc w:val="both"/>
      </w:pPr>
      <w:r w:rsidRPr="00F87E91">
        <w:t>pagal ___________________________________________________________________________,</w:t>
      </w:r>
    </w:p>
    <w:p w14:paraId="5EB9E63A" w14:textId="77777777" w:rsidR="00235CA9" w:rsidRPr="00F87E91" w:rsidRDefault="00235CA9" w:rsidP="00235CA9">
      <w:pPr>
        <w:pStyle w:val="Pagrindinistekstas3"/>
        <w:tabs>
          <w:tab w:val="center" w:pos="6120"/>
        </w:tabs>
        <w:jc w:val="both"/>
        <w:rPr>
          <w:sz w:val="20"/>
          <w:szCs w:val="20"/>
        </w:rPr>
      </w:pPr>
      <w:r w:rsidRPr="00F87E91">
        <w:rPr>
          <w:szCs w:val="18"/>
        </w:rPr>
        <w:t xml:space="preserve"> </w:t>
      </w:r>
      <w:r w:rsidRPr="00F87E91">
        <w:rPr>
          <w:sz w:val="20"/>
          <w:szCs w:val="20"/>
        </w:rPr>
        <w:t xml:space="preserve">                (įstatymą, panaudos subjekto įstatus (nuostatus), įgaliojimą – dokumento pavadinimas, numeris ir data)</w:t>
      </w:r>
    </w:p>
    <w:p w14:paraId="1CC23B14" w14:textId="77777777" w:rsidR="00235CA9" w:rsidRPr="00F87E91" w:rsidRDefault="00235CA9" w:rsidP="00235CA9">
      <w:pPr>
        <w:pStyle w:val="Pagrindinistekstas3"/>
        <w:tabs>
          <w:tab w:val="center" w:pos="6120"/>
        </w:tabs>
        <w:spacing w:after="0"/>
        <w:jc w:val="both"/>
        <w:rPr>
          <w:sz w:val="24"/>
          <w:szCs w:val="24"/>
        </w:rPr>
      </w:pPr>
      <w:r w:rsidRPr="00F87E91">
        <w:rPr>
          <w:sz w:val="24"/>
          <w:szCs w:val="24"/>
        </w:rPr>
        <w:t>remdamiesi ______________________________________________________________________,</w:t>
      </w:r>
    </w:p>
    <w:p w14:paraId="62613958" w14:textId="6FC6D90A" w:rsidR="00235CA9" w:rsidRPr="00F87E91" w:rsidRDefault="00BB1E51" w:rsidP="00235CA9">
      <w:pPr>
        <w:pStyle w:val="Pagrindinistekstas3"/>
        <w:tabs>
          <w:tab w:val="center" w:pos="6120"/>
        </w:tabs>
        <w:spacing w:after="0"/>
        <w:jc w:val="both"/>
        <w:rPr>
          <w:sz w:val="20"/>
          <w:szCs w:val="20"/>
        </w:rPr>
      </w:pPr>
      <w:r w:rsidRPr="00F87E91">
        <w:rPr>
          <w:sz w:val="24"/>
          <w:szCs w:val="24"/>
        </w:rPr>
        <w:tab/>
      </w:r>
      <w:r w:rsidR="00235CA9" w:rsidRPr="00F87E91">
        <w:rPr>
          <w:sz w:val="24"/>
          <w:szCs w:val="24"/>
        </w:rPr>
        <w:t>(</w:t>
      </w:r>
      <w:r w:rsidR="00235CA9" w:rsidRPr="00F87E91">
        <w:rPr>
          <w:sz w:val="20"/>
          <w:szCs w:val="20"/>
        </w:rPr>
        <w:t>Anykščių rajono savivaldybės tarybos sprendimu ar Turto valdytojo įsakymu – teisės akto data, Nr.)</w:t>
      </w:r>
    </w:p>
    <w:p w14:paraId="46E1BEF5" w14:textId="77777777" w:rsidR="00235CA9" w:rsidRPr="00F87E91" w:rsidRDefault="00235CA9" w:rsidP="00235CA9">
      <w:pPr>
        <w:pStyle w:val="Pagrindinistekstas3"/>
        <w:tabs>
          <w:tab w:val="center" w:pos="6120"/>
        </w:tabs>
        <w:jc w:val="both"/>
        <w:rPr>
          <w:sz w:val="24"/>
          <w:szCs w:val="24"/>
        </w:rPr>
      </w:pPr>
      <w:r w:rsidRPr="00F87E91">
        <w:rPr>
          <w:sz w:val="24"/>
          <w:szCs w:val="24"/>
        </w:rPr>
        <w:t>sudarė šią sutartį:</w:t>
      </w:r>
    </w:p>
    <w:p w14:paraId="6AF0042E" w14:textId="77777777" w:rsidR="00235CA9" w:rsidRPr="00F87E91" w:rsidRDefault="00235CA9" w:rsidP="00235CA9">
      <w:pPr>
        <w:pStyle w:val="Pagrindinistekstas3"/>
        <w:spacing w:after="0"/>
        <w:jc w:val="center"/>
        <w:rPr>
          <w:b/>
          <w:sz w:val="24"/>
          <w:szCs w:val="24"/>
        </w:rPr>
      </w:pPr>
      <w:r w:rsidRPr="00F87E91">
        <w:rPr>
          <w:b/>
          <w:sz w:val="24"/>
          <w:szCs w:val="24"/>
        </w:rPr>
        <w:t>I SKYRIUS</w:t>
      </w:r>
    </w:p>
    <w:p w14:paraId="14DD4E0D" w14:textId="77777777" w:rsidR="00235CA9" w:rsidRPr="00F87E91" w:rsidRDefault="00235CA9" w:rsidP="00235CA9">
      <w:pPr>
        <w:pStyle w:val="Pagrindinistekstas3"/>
        <w:spacing w:after="0"/>
        <w:jc w:val="center"/>
        <w:rPr>
          <w:b/>
          <w:sz w:val="24"/>
          <w:szCs w:val="24"/>
        </w:rPr>
      </w:pPr>
      <w:r w:rsidRPr="00F87E91">
        <w:rPr>
          <w:b/>
          <w:sz w:val="24"/>
          <w:szCs w:val="24"/>
        </w:rPr>
        <w:t>SUTARTIES DALYKAS</w:t>
      </w:r>
    </w:p>
    <w:p w14:paraId="09080D96" w14:textId="77777777" w:rsidR="00235CA9" w:rsidRPr="00F87E91" w:rsidRDefault="00235CA9" w:rsidP="00235CA9">
      <w:pPr>
        <w:pStyle w:val="Pagrindinistekstas3"/>
        <w:spacing w:after="0"/>
        <w:jc w:val="center"/>
        <w:rPr>
          <w:b/>
          <w:sz w:val="24"/>
          <w:szCs w:val="24"/>
        </w:rPr>
      </w:pPr>
    </w:p>
    <w:p w14:paraId="14FDE433" w14:textId="77777777" w:rsidR="00235CA9" w:rsidRPr="00F87E91" w:rsidRDefault="00235CA9" w:rsidP="00235CA9">
      <w:pPr>
        <w:pStyle w:val="Pagrindiniotekstotrauka"/>
        <w:ind w:left="0" w:firstLine="851"/>
      </w:pPr>
      <w:r w:rsidRPr="00F87E91">
        <w:t>1. Panaudos davėjas pagal šią sutartį perduoda panaudos gavėjui, veikiančiam pagal savo įstatus (nuostatus), laikinai neatlygintinai valdyti ir naudoti patikėjimo teise valdomą savivaldybės turtą (toliau turtas):</w:t>
      </w:r>
    </w:p>
    <w:p w14:paraId="6B282E8C" w14:textId="77777777" w:rsidR="00235CA9" w:rsidRPr="00F87E91" w:rsidRDefault="00235CA9" w:rsidP="00235CA9">
      <w:pPr>
        <w:pStyle w:val="Pagrindiniotekstotrauka"/>
        <w:tabs>
          <w:tab w:val="right" w:leader="underscore" w:pos="9638"/>
        </w:tabs>
      </w:pPr>
      <w:r w:rsidRPr="00F87E91">
        <w:tab/>
      </w:r>
    </w:p>
    <w:p w14:paraId="7F8EAFA2" w14:textId="77777777" w:rsidR="00235CA9" w:rsidRPr="00F87E91" w:rsidRDefault="00235CA9" w:rsidP="00235CA9">
      <w:pPr>
        <w:pStyle w:val="Pagrindiniotekstotrauka"/>
        <w:jc w:val="both"/>
        <w:rPr>
          <w:sz w:val="20"/>
          <w:szCs w:val="20"/>
        </w:rPr>
      </w:pPr>
      <w:r w:rsidRPr="00F87E91">
        <w:rPr>
          <w:sz w:val="20"/>
          <w:szCs w:val="20"/>
        </w:rPr>
        <w:t xml:space="preserve">(turto pavadinimas ir apibūdinimas: nematerialiojo, ilgalaikio materialiojo turto inventorinis numeris, įsigijimo ir likutinė vertė; nekilnojamojo daikto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kiekis, suma; įrenginių – pagrindinės charakteristikos, o jeigu turtas perduodamas pagal sąrašą, nurodoma, kad turtas perduodamas  pagal pridedamą sąrašą) </w:t>
      </w:r>
    </w:p>
    <w:p w14:paraId="1FF4E6F2" w14:textId="77777777" w:rsidR="00235CA9" w:rsidRPr="00F87E91" w:rsidRDefault="00235CA9" w:rsidP="00235CA9">
      <w:pPr>
        <w:tabs>
          <w:tab w:val="left" w:pos="284"/>
          <w:tab w:val="center" w:pos="2280"/>
          <w:tab w:val="center" w:pos="7560"/>
          <w:tab w:val="left" w:pos="9498"/>
        </w:tabs>
        <w:jc w:val="both"/>
        <w:rPr>
          <w:sz w:val="20"/>
          <w:szCs w:val="20"/>
        </w:rPr>
      </w:pPr>
      <w:r w:rsidRPr="00F87E91">
        <w:rPr>
          <w:sz w:val="20"/>
          <w:szCs w:val="20"/>
        </w:rPr>
        <w:t xml:space="preserve">     _________________________________________________________________________________________.</w:t>
      </w:r>
    </w:p>
    <w:p w14:paraId="114C8698" w14:textId="77777777" w:rsidR="00235CA9" w:rsidRPr="00F87E91" w:rsidRDefault="00235CA9" w:rsidP="00235CA9">
      <w:pPr>
        <w:tabs>
          <w:tab w:val="center" w:pos="2280"/>
          <w:tab w:val="center" w:pos="7560"/>
        </w:tabs>
        <w:jc w:val="both"/>
        <w:rPr>
          <w:sz w:val="20"/>
          <w:szCs w:val="20"/>
        </w:rPr>
      </w:pPr>
      <w:r w:rsidRPr="00F87E91">
        <w:rPr>
          <w:sz w:val="20"/>
          <w:szCs w:val="20"/>
        </w:rPr>
        <w:t xml:space="preserve">                                                              (nurodoma turto naudojimo paskirtis)</w:t>
      </w:r>
    </w:p>
    <w:p w14:paraId="3FD41CEE" w14:textId="77777777" w:rsidR="00235CA9" w:rsidRPr="00F87E91" w:rsidRDefault="00235CA9" w:rsidP="00235CA9">
      <w:pPr>
        <w:tabs>
          <w:tab w:val="center" w:pos="2280"/>
          <w:tab w:val="center" w:pos="7560"/>
        </w:tabs>
        <w:jc w:val="both"/>
        <w:rPr>
          <w:sz w:val="20"/>
          <w:szCs w:val="20"/>
        </w:rPr>
      </w:pPr>
    </w:p>
    <w:p w14:paraId="4766BAA4" w14:textId="77777777" w:rsidR="00235CA9" w:rsidRPr="00F87E91" w:rsidRDefault="00235CA9" w:rsidP="00235CA9">
      <w:pPr>
        <w:jc w:val="center"/>
        <w:rPr>
          <w:b/>
        </w:rPr>
      </w:pPr>
      <w:r w:rsidRPr="00F87E91">
        <w:rPr>
          <w:b/>
        </w:rPr>
        <w:t>II SKYRIUS</w:t>
      </w:r>
    </w:p>
    <w:p w14:paraId="4B12F9CC" w14:textId="77777777" w:rsidR="00235CA9" w:rsidRPr="00F87E91" w:rsidRDefault="00235CA9" w:rsidP="00235CA9">
      <w:pPr>
        <w:jc w:val="center"/>
        <w:rPr>
          <w:b/>
        </w:rPr>
      </w:pPr>
      <w:r w:rsidRPr="00F87E91">
        <w:rPr>
          <w:b/>
          <w:bCs/>
        </w:rPr>
        <w:t>SUTARTIES SĄLYGOS</w:t>
      </w:r>
    </w:p>
    <w:p w14:paraId="3205E73E" w14:textId="77777777" w:rsidR="00235CA9" w:rsidRPr="00F87E91" w:rsidRDefault="00235CA9" w:rsidP="00235CA9">
      <w:pPr>
        <w:ind w:firstLine="720"/>
        <w:jc w:val="both"/>
      </w:pPr>
      <w:r w:rsidRPr="00F87E91">
        <w:t xml:space="preserve"> </w:t>
      </w:r>
    </w:p>
    <w:p w14:paraId="27851116" w14:textId="77777777" w:rsidR="00235CA9" w:rsidRPr="00F87E91" w:rsidRDefault="00235CA9" w:rsidP="00235CA9">
      <w:pPr>
        <w:tabs>
          <w:tab w:val="right" w:leader="underscore" w:pos="9638"/>
        </w:tabs>
        <w:ind w:firstLine="851"/>
        <w:jc w:val="both"/>
      </w:pPr>
      <w:r w:rsidRPr="00F87E91">
        <w:t xml:space="preserve">2. Panaudos davėjas perduoda turtą panaudos gavėjui </w:t>
      </w:r>
      <w:r w:rsidRPr="00F87E91">
        <w:tab/>
        <w:t>.</w:t>
      </w:r>
    </w:p>
    <w:p w14:paraId="36ED517C" w14:textId="77777777" w:rsidR="00235CA9" w:rsidRPr="00F87E91" w:rsidRDefault="00235CA9" w:rsidP="00235CA9">
      <w:pPr>
        <w:tabs>
          <w:tab w:val="center" w:pos="7800"/>
        </w:tabs>
        <w:ind w:firstLine="720"/>
        <w:jc w:val="both"/>
        <w:rPr>
          <w:sz w:val="20"/>
          <w:szCs w:val="20"/>
        </w:rPr>
      </w:pPr>
      <w:r w:rsidRPr="00F87E91">
        <w:tab/>
      </w:r>
      <w:r w:rsidRPr="00F87E91">
        <w:rPr>
          <w:sz w:val="20"/>
          <w:szCs w:val="20"/>
        </w:rPr>
        <w:t xml:space="preserve"> (nurodyti terminą)</w:t>
      </w:r>
    </w:p>
    <w:p w14:paraId="495BC961" w14:textId="77777777" w:rsidR="00235CA9" w:rsidRPr="00F87E91" w:rsidRDefault="00235CA9" w:rsidP="00235CA9">
      <w:pPr>
        <w:ind w:left="5760"/>
        <w:jc w:val="both"/>
        <w:rPr>
          <w:sz w:val="20"/>
          <w:szCs w:val="20"/>
        </w:rPr>
      </w:pPr>
    </w:p>
    <w:p w14:paraId="61496514" w14:textId="77777777" w:rsidR="00235CA9" w:rsidRPr="00F87E91" w:rsidRDefault="00235CA9" w:rsidP="00235CA9">
      <w:pPr>
        <w:tabs>
          <w:tab w:val="right" w:leader="underscore" w:pos="9638"/>
        </w:tabs>
        <w:ind w:firstLine="851"/>
        <w:jc w:val="both"/>
      </w:pPr>
      <w:r w:rsidRPr="00F87E91">
        <w:lastRenderedPageBreak/>
        <w:t xml:space="preserve">3. Kitos sąlygos </w:t>
      </w:r>
      <w:r w:rsidRPr="00F87E91">
        <w:tab/>
        <w:t>.</w:t>
      </w:r>
    </w:p>
    <w:p w14:paraId="57B79E1C" w14:textId="77777777" w:rsidR="00235CA9" w:rsidRPr="00F87E91" w:rsidRDefault="00235CA9" w:rsidP="00235CA9">
      <w:pPr>
        <w:tabs>
          <w:tab w:val="right" w:leader="underscore" w:pos="9638"/>
        </w:tabs>
        <w:ind w:firstLine="851"/>
        <w:jc w:val="both"/>
      </w:pPr>
      <w:r w:rsidRPr="00F87E91">
        <w:t xml:space="preserve">4. Trečiųjų asmenų teisės į turtą </w:t>
      </w:r>
      <w:r w:rsidRPr="00F87E91">
        <w:tab/>
        <w:t>.</w:t>
      </w:r>
    </w:p>
    <w:p w14:paraId="3A397CF3" w14:textId="77777777" w:rsidR="00235CA9" w:rsidRPr="00F87E91" w:rsidRDefault="00235CA9" w:rsidP="00235CA9">
      <w:pPr>
        <w:tabs>
          <w:tab w:val="center" w:pos="6720"/>
        </w:tabs>
        <w:ind w:firstLine="720"/>
        <w:jc w:val="both"/>
        <w:rPr>
          <w:sz w:val="20"/>
          <w:szCs w:val="20"/>
        </w:rPr>
      </w:pPr>
      <w:r w:rsidRPr="00F87E91">
        <w:rPr>
          <w:szCs w:val="18"/>
        </w:rPr>
        <w:tab/>
      </w:r>
      <w:r w:rsidRPr="00F87E91">
        <w:rPr>
          <w:sz w:val="20"/>
          <w:szCs w:val="20"/>
        </w:rPr>
        <w:t>(įkeitimas, areštas, uzufruktas ir kt.)</w:t>
      </w:r>
    </w:p>
    <w:p w14:paraId="4A7B5BE1" w14:textId="77777777" w:rsidR="00235CA9" w:rsidRPr="00F87E91" w:rsidRDefault="00235CA9" w:rsidP="00235CA9">
      <w:pPr>
        <w:ind w:firstLine="851"/>
        <w:jc w:val="both"/>
      </w:pPr>
      <w:r w:rsidRPr="00F87E91">
        <w:t>5. Panaudos gavėjas apmoka visas turto išlaikymo išlaidas (tarp jų, nekilnojamojo turto mokestį, mokesčius už šildymo, komunalines, elektros tiekimo ir ryšių paslaugas ir kt.).</w:t>
      </w:r>
    </w:p>
    <w:p w14:paraId="7980AC43" w14:textId="77777777" w:rsidR="00235CA9" w:rsidRPr="00F87E91" w:rsidRDefault="00235CA9" w:rsidP="00235CA9">
      <w:pPr>
        <w:ind w:firstLine="851"/>
        <w:jc w:val="both"/>
      </w:pPr>
      <w:r w:rsidRPr="00F87E91">
        <w:t>6. Panaudos gavėjas savo lėšomis per 15 (penkiolika) dienų nuo sutarties pasirašymo įstatymų nustatyta tvarka sutartį įregistruoja Nekilnojamojo turto registre. Pasibaigus panaudos sutarties terminui, panaudos gavėjas sutartį išregistruoja iš Nekilnojamojo turto registro.</w:t>
      </w:r>
    </w:p>
    <w:p w14:paraId="585D8B43" w14:textId="77777777" w:rsidR="00235CA9" w:rsidRPr="00F87E91" w:rsidRDefault="00235CA9" w:rsidP="00235CA9">
      <w:pPr>
        <w:ind w:firstLine="851"/>
        <w:jc w:val="both"/>
      </w:pPr>
      <w:r w:rsidRPr="00F87E91">
        <w:t>7. Panaudos davėjas, nepažeisdamas panaudos gavėjo teisių, turi teisę tikrinti, ar panaudos gavėjas naudojasi turtu tinkamai pagal paskirtį ir sutartį.</w:t>
      </w:r>
    </w:p>
    <w:p w14:paraId="17B46C2C" w14:textId="77777777" w:rsidR="00235CA9" w:rsidRPr="00F87E91" w:rsidRDefault="00235CA9" w:rsidP="00235CA9">
      <w:pPr>
        <w:ind w:firstLine="851"/>
        <w:jc w:val="both"/>
      </w:pPr>
      <w:r w:rsidRPr="00F87E91">
        <w:t>8. Panaudos gavėjui, pagerinusiam pagal panaudos sutartį perduotą turtą, už turto pagerinimą neatlyginama.</w:t>
      </w:r>
    </w:p>
    <w:p w14:paraId="7FA69DDC" w14:textId="77777777" w:rsidR="00235CA9" w:rsidRPr="00F87E91" w:rsidRDefault="00235CA9" w:rsidP="00235CA9">
      <w:pPr>
        <w:ind w:firstLine="851"/>
        <w:jc w:val="both"/>
      </w:pPr>
      <w:r w:rsidRPr="00F87E91">
        <w:t>9. Panaudos gavėjas negali jam perduoto turto išnuomoti ar kitaip perduoti naudotis tretiesiems asmenims.</w:t>
      </w:r>
    </w:p>
    <w:p w14:paraId="360304DF" w14:textId="77777777" w:rsidR="00235CA9" w:rsidRPr="00F87E91" w:rsidRDefault="00235CA9" w:rsidP="00235CA9"/>
    <w:p w14:paraId="2CDEB3E8" w14:textId="77777777" w:rsidR="00235CA9" w:rsidRPr="00F87E91" w:rsidRDefault="00235CA9" w:rsidP="00235CA9">
      <w:pPr>
        <w:jc w:val="center"/>
        <w:rPr>
          <w:b/>
        </w:rPr>
      </w:pPr>
      <w:r w:rsidRPr="00F87E91">
        <w:rPr>
          <w:b/>
        </w:rPr>
        <w:t>III SKYRIUS</w:t>
      </w:r>
    </w:p>
    <w:p w14:paraId="76A89D66" w14:textId="77777777" w:rsidR="00235CA9" w:rsidRPr="00F87E91" w:rsidRDefault="00235CA9" w:rsidP="00235CA9">
      <w:pPr>
        <w:jc w:val="center"/>
        <w:rPr>
          <w:b/>
        </w:rPr>
      </w:pPr>
      <w:r w:rsidRPr="00F87E91">
        <w:rPr>
          <w:b/>
          <w:bCs/>
        </w:rPr>
        <w:t>ŠALIŲ PAREIGOS</w:t>
      </w:r>
    </w:p>
    <w:p w14:paraId="3DAB5541" w14:textId="77777777" w:rsidR="00235CA9" w:rsidRPr="00F87E91" w:rsidRDefault="00235CA9" w:rsidP="00235CA9">
      <w:pPr>
        <w:jc w:val="both"/>
      </w:pPr>
    </w:p>
    <w:p w14:paraId="70F27A8C" w14:textId="77777777" w:rsidR="00235CA9" w:rsidRPr="00F87E91" w:rsidRDefault="00235CA9" w:rsidP="00235CA9">
      <w:pPr>
        <w:ind w:firstLine="851"/>
        <w:jc w:val="both"/>
      </w:pPr>
      <w:r w:rsidRPr="00F87E91">
        <w:t>10. Panaudos davėjas privalo:</w:t>
      </w:r>
    </w:p>
    <w:p w14:paraId="21544832" w14:textId="77777777" w:rsidR="00235CA9" w:rsidRPr="00F87E91" w:rsidRDefault="00235CA9" w:rsidP="00235CA9">
      <w:pPr>
        <w:ind w:firstLine="851"/>
        <w:jc w:val="both"/>
      </w:pPr>
      <w:r w:rsidRPr="00F87E91">
        <w:t>10.1. per 5 (penkias) darbo dienas nuo sutarties pasirašymo dienos perduoti sutarties 1 punkte nurodytą turtą pagal perdavimo-priėmimo aktą;</w:t>
      </w:r>
    </w:p>
    <w:p w14:paraId="3962590B" w14:textId="77777777" w:rsidR="00235CA9" w:rsidRPr="00F87E91" w:rsidRDefault="00235CA9" w:rsidP="00235CA9">
      <w:pPr>
        <w:ind w:firstLine="851"/>
        <w:jc w:val="both"/>
      </w:pPr>
      <w:r w:rsidRPr="00F87E91">
        <w:t xml:space="preserve">10.2. pasibaigus panaudos sutarties galiojimo terminui, iš panaudos gavėjo per 7 (septynias) darbo dienas nuo sutarties pasibaigimo priimti jam grąžinamą turtą pagal perdavimo-priėmimo aktą. </w:t>
      </w:r>
    </w:p>
    <w:p w14:paraId="0CFEBB4A" w14:textId="77777777" w:rsidR="00235CA9" w:rsidRPr="00F87E91" w:rsidRDefault="00235CA9" w:rsidP="00235CA9">
      <w:pPr>
        <w:ind w:firstLine="851"/>
        <w:jc w:val="both"/>
      </w:pPr>
      <w:r w:rsidRPr="00F87E91">
        <w:t>11. Panaudos gavėjas privalo:</w:t>
      </w:r>
    </w:p>
    <w:p w14:paraId="2363B384" w14:textId="77777777" w:rsidR="00235CA9" w:rsidRPr="00F87E91" w:rsidRDefault="00235CA9" w:rsidP="00235CA9">
      <w:pPr>
        <w:ind w:firstLine="851"/>
        <w:jc w:val="both"/>
      </w:pPr>
      <w:r w:rsidRPr="00F87E91">
        <w:t>11.1. naudotis turtu pagal jo tiesioginę paskirtį ir sutartį, tik sprendime dėl savivaldybės turto perdavimo panaudos pagrindais laikinai neatlygintinai valdyti ir naudotis priėmimo metu panaudos gavėjo įstatuose (nuostatuose) nurodytai veiklai, griežtai laikytis šiam turtui keliamų priešgaisrinės saugos, sandėliavimo, sanitarinių, techninių ir kitų taisyklių, per visą sutarties galiojimo laiką nekeisti turto paskirties;</w:t>
      </w:r>
    </w:p>
    <w:p w14:paraId="42EA9A2E" w14:textId="77777777" w:rsidR="00235CA9" w:rsidRPr="00F87E91" w:rsidRDefault="00235CA9" w:rsidP="00235CA9">
      <w:pPr>
        <w:ind w:firstLine="851"/>
        <w:jc w:val="both"/>
      </w:pPr>
      <w:r w:rsidRPr="00F87E91">
        <w:t>11.2. savo lėšomis atlikti nekilnojamojo turto einamąjį ar statinio kapitalinį remontą arba kito ilgalaikio materialiojo turto remontą;</w:t>
      </w:r>
    </w:p>
    <w:p w14:paraId="3D29BEA3" w14:textId="77777777" w:rsidR="00235CA9" w:rsidRPr="00F87E91" w:rsidRDefault="00235CA9" w:rsidP="00235CA9">
      <w:pPr>
        <w:ind w:firstLine="851"/>
        <w:jc w:val="both"/>
      </w:pPr>
      <w:r w:rsidRPr="00F87E91">
        <w:t>11.3. gauti Anykščių rajono savivaldybės tarybos rašytinį sutikimą pagerinti ar pertvarkyti turtą nekeičiant paskirties;</w:t>
      </w:r>
    </w:p>
    <w:p w14:paraId="05834A96" w14:textId="77777777" w:rsidR="00235CA9" w:rsidRPr="00F87E91" w:rsidRDefault="00235CA9" w:rsidP="00235CA9">
      <w:pPr>
        <w:ind w:firstLine="851"/>
        <w:jc w:val="both"/>
      </w:pPr>
      <w:r w:rsidRPr="00F87E91">
        <w:t>11.4. atlyginti panaudos davėjui nuostolius, jeigu perduotas turtas neatlikus priežiūros ar einamojo, ar statinio kapitalinio remonto, ar kito ilgalaikio materialiojo turto remonto darbų, sugedo ar buvo sugadintas;</w:t>
      </w:r>
    </w:p>
    <w:p w14:paraId="18D10807" w14:textId="77777777" w:rsidR="00235CA9" w:rsidRPr="00F87E91" w:rsidRDefault="00235CA9" w:rsidP="00235CA9">
      <w:pPr>
        <w:ind w:firstLine="851"/>
        <w:jc w:val="both"/>
      </w:pPr>
      <w:r w:rsidRPr="00F87E91">
        <w:t>11.5. likus 1 (vienam) mėnesiui iki sutarties termino pabaigos, raštu pranešti panaudos davėjui apie grąžinamą turtą;</w:t>
      </w:r>
    </w:p>
    <w:p w14:paraId="262DBC7A" w14:textId="77777777" w:rsidR="00235CA9" w:rsidRPr="00F87E91" w:rsidRDefault="00235CA9" w:rsidP="00235CA9">
      <w:pPr>
        <w:ind w:firstLine="851"/>
        <w:jc w:val="both"/>
      </w:pPr>
      <w:r w:rsidRPr="00F87E91">
        <w:t>11.6. panaudos sutarčiai pasibaigus ar ją nutraukus prieš terminą, per 7 (septynias) darbo dienas grąžinti turtą panaudos davėjui tos būklės, kokios jam buvo perduotas, atsižvelgiant į normalų susidėvėjimą, su visais pagerinimo elementais, neatskiriamais nuo turto;</w:t>
      </w:r>
    </w:p>
    <w:p w14:paraId="43A4562F" w14:textId="0A659895" w:rsidR="00235CA9" w:rsidRPr="00F87E91" w:rsidRDefault="00235CA9" w:rsidP="00235CA9">
      <w:pPr>
        <w:ind w:firstLine="851"/>
        <w:jc w:val="both"/>
      </w:pPr>
      <w:r w:rsidRPr="00F87E91">
        <w:t xml:space="preserve">11.7. panaudos gavėjas panaudos sutarties pasibaigimo dieną privalo </w:t>
      </w:r>
      <w:r w:rsidR="0082081F" w:rsidRPr="00F87E91">
        <w:t>padengti visas turto išlaikymo išlaidas</w:t>
      </w:r>
      <w:r w:rsidRPr="00F87E91">
        <w:t>;</w:t>
      </w:r>
    </w:p>
    <w:p w14:paraId="128B15F4" w14:textId="77777777" w:rsidR="00235CA9" w:rsidRPr="00F87E91" w:rsidRDefault="00235CA9" w:rsidP="00235CA9">
      <w:pPr>
        <w:ind w:firstLine="851"/>
        <w:jc w:val="both"/>
      </w:pPr>
      <w:r w:rsidRPr="00F87E91">
        <w:t>11.8. sudaryti sąlygas panaudos davėjui kontroliuoti, ar perduotas turtas naudojamas pagal paskirtį ir sutartį, ar panaudos gavėjas verčiasi veikla, dėl kurios buvo perduotas savivaldybės turtas;</w:t>
      </w:r>
    </w:p>
    <w:p w14:paraId="7CD5F30D" w14:textId="77777777" w:rsidR="00235CA9" w:rsidRPr="00F87E91" w:rsidRDefault="00235CA9" w:rsidP="00235CA9">
      <w:pPr>
        <w:ind w:firstLine="851"/>
        <w:jc w:val="both"/>
      </w:pPr>
      <w:r w:rsidRPr="00F87E91">
        <w:t>11.9. sudaryti žemės panaudos sutartį (kai perduotas nekilnojamasis turtas);</w:t>
      </w:r>
    </w:p>
    <w:p w14:paraId="36DA2984" w14:textId="77777777" w:rsidR="00235CA9" w:rsidRPr="00F87E91" w:rsidRDefault="00235CA9" w:rsidP="00235CA9">
      <w:pPr>
        <w:ind w:firstLine="851"/>
        <w:jc w:val="both"/>
      </w:pPr>
      <w:r w:rsidRPr="00F87E91">
        <w:t xml:space="preserve">11.10. atlikus nekilnojamojo turto remonto ar rekonstrukcijos darbus ir pasikeitus kadastro duomenims, pateikti darbų užbaigimo aktą ar deklaraciją apie statybos užbaigimą, patikslintą nekilnojamojo turto kadastro duomenų bylą ir kt., pagal kuriuos panaudos davėjas teisės aktų nustatyta tvarka patikslina turto duomenis Nekilnojamojo turto registre. </w:t>
      </w:r>
    </w:p>
    <w:p w14:paraId="06866AE8" w14:textId="77777777" w:rsidR="00235CA9" w:rsidRPr="00F87E91" w:rsidRDefault="00235CA9" w:rsidP="00235CA9">
      <w:pPr>
        <w:pStyle w:val="Antrat1"/>
        <w:rPr>
          <w:b/>
          <w:szCs w:val="24"/>
        </w:rPr>
      </w:pPr>
      <w:r w:rsidRPr="00F87E91">
        <w:rPr>
          <w:b/>
          <w:szCs w:val="24"/>
        </w:rPr>
        <w:lastRenderedPageBreak/>
        <w:t>IV SKYRIUS</w:t>
      </w:r>
    </w:p>
    <w:p w14:paraId="6DBFE8D2" w14:textId="77777777" w:rsidR="00235CA9" w:rsidRPr="00F87E91" w:rsidRDefault="00235CA9" w:rsidP="00235CA9">
      <w:pPr>
        <w:pStyle w:val="Antrat1"/>
        <w:rPr>
          <w:b/>
          <w:szCs w:val="24"/>
        </w:rPr>
      </w:pPr>
      <w:r w:rsidRPr="00F87E91">
        <w:rPr>
          <w:b/>
          <w:bCs/>
          <w:szCs w:val="24"/>
        </w:rPr>
        <w:t>SUTARTIES NUTRAUKIMAS</w:t>
      </w:r>
    </w:p>
    <w:p w14:paraId="7653B660" w14:textId="77777777" w:rsidR="00235CA9" w:rsidRPr="00F87E91" w:rsidRDefault="00235CA9" w:rsidP="00235CA9">
      <w:pPr>
        <w:ind w:firstLine="720"/>
        <w:jc w:val="both"/>
      </w:pPr>
      <w:r w:rsidRPr="00F87E91">
        <w:t xml:space="preserve"> </w:t>
      </w:r>
    </w:p>
    <w:p w14:paraId="048864E9" w14:textId="77777777" w:rsidR="00235CA9" w:rsidRPr="00F87E91" w:rsidRDefault="00235CA9" w:rsidP="00235CA9">
      <w:pPr>
        <w:ind w:firstLine="851"/>
        <w:jc w:val="both"/>
      </w:pPr>
      <w:r w:rsidRPr="00F87E91">
        <w:t>12. Panaudos davėjas vienašališkai nutraukia panaudos sutartį prieš terminą, apie tai raštu įspėdamas panaudos gavėją ne vėliau kaip prieš 1 (vieną) mėnesį, jeigu:</w:t>
      </w:r>
    </w:p>
    <w:p w14:paraId="7F93DEA3" w14:textId="77777777" w:rsidR="00235CA9" w:rsidRPr="00F87E91" w:rsidRDefault="00235CA9" w:rsidP="00235CA9">
      <w:pPr>
        <w:ind w:firstLine="851"/>
        <w:jc w:val="both"/>
      </w:pPr>
      <w:r w:rsidRPr="00F87E91">
        <w:t>12.1. panaudos gavėjas nevykdo veiklos, dėl kurios buvo perduotas savivaldybės turtas; ar</w:t>
      </w:r>
    </w:p>
    <w:p w14:paraId="66D1028E" w14:textId="5FE9A4C6" w:rsidR="00235CA9" w:rsidRPr="00F87E91" w:rsidRDefault="00235CA9" w:rsidP="00235CA9">
      <w:pPr>
        <w:ind w:firstLine="851"/>
        <w:jc w:val="both"/>
      </w:pPr>
      <w:r w:rsidRPr="00F87E91">
        <w:t>12.2. turtą naudoja ne pagal paskirtį</w:t>
      </w:r>
      <w:r w:rsidR="0082081F" w:rsidRPr="00F87E91">
        <w:t>;</w:t>
      </w:r>
    </w:p>
    <w:p w14:paraId="71B26E4E" w14:textId="263B9562" w:rsidR="0082081F" w:rsidRPr="00F87E91" w:rsidRDefault="0082081F" w:rsidP="00235CA9">
      <w:pPr>
        <w:ind w:firstLine="851"/>
        <w:jc w:val="both"/>
      </w:pPr>
      <w:r w:rsidRPr="00F87E91">
        <w:t>12.3. jeigu panaudos gavėjas nesudaro sąlygų kontroliuoti, ar perduotas pagal panaudos sutartį daiktas naudojamas pagal paskirtį ir sutartį, ar panaudos gavėjas verčiasi veikla, dėl kurios buvo perduotas savivaldybės turtas;</w:t>
      </w:r>
    </w:p>
    <w:p w14:paraId="31B4627B" w14:textId="241F73A5" w:rsidR="0082081F" w:rsidRPr="00F87E91" w:rsidRDefault="0082081F" w:rsidP="00235CA9">
      <w:pPr>
        <w:ind w:firstLine="851"/>
        <w:jc w:val="both"/>
      </w:pPr>
      <w:r w:rsidRPr="00F87E91">
        <w:t>12.4. Lietuvos Respublikos civiliniame kodekse numatytais pagrindais.</w:t>
      </w:r>
    </w:p>
    <w:p w14:paraId="7B5BFECA" w14:textId="66133859" w:rsidR="00235CA9" w:rsidRPr="00F87E91" w:rsidRDefault="00235CA9" w:rsidP="00235CA9">
      <w:pPr>
        <w:ind w:firstLine="851"/>
        <w:jc w:val="both"/>
      </w:pPr>
      <w:r w:rsidRPr="00F87E91">
        <w:t xml:space="preserve">13. Panaudos </w:t>
      </w:r>
      <w:r w:rsidR="0082081F" w:rsidRPr="00F87E91">
        <w:t xml:space="preserve">gavėjas </w:t>
      </w:r>
      <w:r w:rsidRPr="00F87E91">
        <w:t>turi teisę vienašališkai nutraukti panaudos sutartį prieš terminą, apie tai raštu įspėdamas panaudos gavėją ne vėliau kaip prieš 1 (vieną) mėnesį:</w:t>
      </w:r>
    </w:p>
    <w:p w14:paraId="134A793B" w14:textId="56C2E8E3" w:rsidR="00235CA9" w:rsidRPr="00F87E91" w:rsidRDefault="00235CA9" w:rsidP="00235CA9">
      <w:pPr>
        <w:ind w:firstLine="851"/>
        <w:jc w:val="both"/>
      </w:pPr>
      <w:r w:rsidRPr="00F87E91">
        <w:t xml:space="preserve">13.1. jeigu </w:t>
      </w:r>
      <w:r w:rsidR="008F072E" w:rsidRPr="00F87E91">
        <w:t>panaudos pagrindais suteiktas Turtas nebėra reikalingas jo vykdomai veiklai</w:t>
      </w:r>
      <w:r w:rsidRPr="00F87E91">
        <w:t>;</w:t>
      </w:r>
    </w:p>
    <w:p w14:paraId="2B198B00" w14:textId="10AD5E9C" w:rsidR="00235CA9" w:rsidRPr="00F87E91" w:rsidRDefault="00235CA9" w:rsidP="00235CA9">
      <w:pPr>
        <w:ind w:firstLine="851"/>
        <w:jc w:val="both"/>
      </w:pPr>
      <w:r w:rsidRPr="00F87E91">
        <w:t xml:space="preserve">13.2. </w:t>
      </w:r>
      <w:bookmarkStart w:id="2" w:name="_Hlk32903482"/>
      <w:r w:rsidRPr="00F87E91">
        <w:t xml:space="preserve">Lietuvos Respublikos civiliniame kodekse </w:t>
      </w:r>
      <w:bookmarkEnd w:id="2"/>
      <w:r w:rsidRPr="00F87E91">
        <w:t>numatytais pagrindais</w:t>
      </w:r>
      <w:r w:rsidR="00C41F33" w:rsidRPr="00F87E91">
        <w:t>.</w:t>
      </w:r>
    </w:p>
    <w:p w14:paraId="3CD537A2" w14:textId="77777777" w:rsidR="00235CA9" w:rsidRPr="00F87E91" w:rsidRDefault="00235CA9" w:rsidP="00235CA9">
      <w:pPr>
        <w:ind w:firstLine="851"/>
        <w:jc w:val="both"/>
      </w:pPr>
      <w:r w:rsidRPr="00F87E91">
        <w:t>14. Sutartis gali būti nutraukta šalių (panaudos davėjo ir panaudos gavėjo) susitarimu, taip pat kitais Lietuvos Respublikos civiliniame kodekse numatytais atvejais ir tvarka.</w:t>
      </w:r>
    </w:p>
    <w:p w14:paraId="5AC42129" w14:textId="77777777" w:rsidR="00235CA9" w:rsidRPr="00F87E91" w:rsidRDefault="00235CA9" w:rsidP="00235CA9"/>
    <w:p w14:paraId="3138FD88" w14:textId="77777777" w:rsidR="00235CA9" w:rsidRPr="00F87E91" w:rsidRDefault="00235CA9" w:rsidP="00235CA9">
      <w:pPr>
        <w:jc w:val="center"/>
        <w:rPr>
          <w:b/>
        </w:rPr>
      </w:pPr>
      <w:r w:rsidRPr="00F87E91">
        <w:rPr>
          <w:b/>
        </w:rPr>
        <w:t>V SKYRIUS</w:t>
      </w:r>
    </w:p>
    <w:p w14:paraId="726329DD" w14:textId="77777777" w:rsidR="00235CA9" w:rsidRPr="00F87E91" w:rsidRDefault="00235CA9" w:rsidP="00235CA9">
      <w:pPr>
        <w:jc w:val="center"/>
        <w:rPr>
          <w:b/>
        </w:rPr>
      </w:pPr>
      <w:r w:rsidRPr="00F87E91">
        <w:rPr>
          <w:b/>
          <w:bCs/>
        </w:rPr>
        <w:t>BAIGIAMOSIOS NUOSTATOS</w:t>
      </w:r>
    </w:p>
    <w:p w14:paraId="6149ECDB" w14:textId="77777777" w:rsidR="00235CA9" w:rsidRPr="00F87E91" w:rsidRDefault="00235CA9" w:rsidP="00235CA9">
      <w:pPr>
        <w:ind w:firstLine="720"/>
        <w:jc w:val="both"/>
      </w:pPr>
      <w:r w:rsidRPr="00F87E91">
        <w:t xml:space="preserve"> </w:t>
      </w:r>
    </w:p>
    <w:p w14:paraId="3E76D43C" w14:textId="42565A0D" w:rsidR="00235CA9" w:rsidRPr="00F87E91" w:rsidRDefault="00235CA9" w:rsidP="00235CA9">
      <w:pPr>
        <w:tabs>
          <w:tab w:val="left" w:pos="2127"/>
        </w:tabs>
        <w:spacing w:line="360" w:lineRule="auto"/>
        <w:ind w:firstLine="851"/>
        <w:jc w:val="both"/>
      </w:pPr>
      <w:r w:rsidRPr="00F87E91">
        <w:t>15. Ši sutartis sudaryta vienu dokumento egzemplioriumi ir pasirašoma Šalių atstovų elektroniniais parašais.</w:t>
      </w:r>
    </w:p>
    <w:p w14:paraId="51B987E8" w14:textId="77777777" w:rsidR="00235CA9" w:rsidRPr="00F87E91" w:rsidRDefault="00235CA9" w:rsidP="00235CA9">
      <w:pPr>
        <w:tabs>
          <w:tab w:val="left" w:pos="284"/>
        </w:tabs>
        <w:ind w:firstLine="284"/>
        <w:jc w:val="both"/>
      </w:pPr>
    </w:p>
    <w:p w14:paraId="559FC1B2" w14:textId="77777777" w:rsidR="00235CA9" w:rsidRPr="00F87E91" w:rsidRDefault="00235CA9" w:rsidP="00235CA9">
      <w:pPr>
        <w:tabs>
          <w:tab w:val="left" w:pos="284"/>
        </w:tabs>
        <w:ind w:firstLine="284"/>
        <w:jc w:val="both"/>
      </w:pPr>
      <w:r w:rsidRPr="00F87E91">
        <w:t>PRIDEDAMA (jeigu dokumentai pridedami):</w:t>
      </w:r>
    </w:p>
    <w:p w14:paraId="6CD6B183" w14:textId="77777777" w:rsidR="00235CA9" w:rsidRPr="00F87E91" w:rsidRDefault="00235CA9" w:rsidP="00235CA9">
      <w:pPr>
        <w:tabs>
          <w:tab w:val="left" w:pos="284"/>
        </w:tabs>
        <w:ind w:firstLine="284"/>
        <w:jc w:val="both"/>
      </w:pPr>
      <w:r w:rsidRPr="00F87E91">
        <w:t>1. ____________________________________, __ lapas (-ai).</w:t>
      </w:r>
    </w:p>
    <w:p w14:paraId="0364E55B" w14:textId="77777777" w:rsidR="00235CA9" w:rsidRPr="00F87E91" w:rsidRDefault="00235CA9" w:rsidP="00235CA9">
      <w:pPr>
        <w:tabs>
          <w:tab w:val="left" w:pos="284"/>
        </w:tabs>
        <w:ind w:firstLine="284"/>
        <w:jc w:val="both"/>
        <w:rPr>
          <w:sz w:val="20"/>
          <w:szCs w:val="20"/>
        </w:rPr>
      </w:pPr>
      <w:r w:rsidRPr="00F87E91">
        <w:rPr>
          <w:sz w:val="20"/>
          <w:szCs w:val="20"/>
        </w:rPr>
        <w:t xml:space="preserve">     (teisės akto, kuriuo priimtas sprendimas perduoti turtą, kopija)</w:t>
      </w:r>
    </w:p>
    <w:p w14:paraId="50BF83CA" w14:textId="77777777" w:rsidR="00235CA9" w:rsidRPr="00F87E91" w:rsidRDefault="00235CA9" w:rsidP="00235CA9">
      <w:pPr>
        <w:tabs>
          <w:tab w:val="left" w:pos="284"/>
        </w:tabs>
        <w:ind w:firstLine="284"/>
        <w:jc w:val="both"/>
      </w:pPr>
      <w:r w:rsidRPr="00F87E91">
        <w:t>2. ___________________________________, __ lapas (-ai).</w:t>
      </w:r>
    </w:p>
    <w:p w14:paraId="5E2FAAE8" w14:textId="77777777" w:rsidR="00235CA9" w:rsidRPr="00F87E91" w:rsidRDefault="00235CA9" w:rsidP="00235CA9">
      <w:pPr>
        <w:tabs>
          <w:tab w:val="left" w:pos="284"/>
        </w:tabs>
        <w:ind w:firstLine="284"/>
        <w:jc w:val="both"/>
        <w:rPr>
          <w:sz w:val="20"/>
          <w:szCs w:val="20"/>
        </w:rPr>
      </w:pPr>
      <w:r w:rsidRPr="00F87E91">
        <w:rPr>
          <w:sz w:val="20"/>
          <w:szCs w:val="20"/>
        </w:rPr>
        <w:t xml:space="preserve">     (turto sąrašas, jeigu turtas perduodamas pagal sąrašą)</w:t>
      </w:r>
    </w:p>
    <w:p w14:paraId="65BC6DE8" w14:textId="77777777" w:rsidR="00235CA9" w:rsidRPr="00F87E91" w:rsidRDefault="00235CA9" w:rsidP="00235CA9">
      <w:pPr>
        <w:tabs>
          <w:tab w:val="left" w:pos="284"/>
        </w:tabs>
        <w:ind w:firstLine="284"/>
        <w:jc w:val="both"/>
      </w:pPr>
      <w:r w:rsidRPr="00F87E91">
        <w:t>3. ______________________________________, __ lapas (-ai).</w:t>
      </w:r>
    </w:p>
    <w:p w14:paraId="08D13F24" w14:textId="77777777" w:rsidR="00235CA9" w:rsidRPr="00F87E91" w:rsidRDefault="00235CA9" w:rsidP="00235CA9">
      <w:pPr>
        <w:tabs>
          <w:tab w:val="left" w:pos="284"/>
        </w:tabs>
        <w:ind w:firstLine="284"/>
        <w:jc w:val="both"/>
        <w:rPr>
          <w:sz w:val="20"/>
          <w:szCs w:val="20"/>
        </w:rPr>
      </w:pPr>
      <w:r w:rsidRPr="00F87E91">
        <w:rPr>
          <w:sz w:val="20"/>
          <w:szCs w:val="20"/>
        </w:rPr>
        <w:t xml:space="preserve">     (nekilnojamojo daikto kadastro duomenų bylos kopija)</w:t>
      </w:r>
    </w:p>
    <w:p w14:paraId="5E700418" w14:textId="77777777" w:rsidR="00235CA9" w:rsidRPr="00F87E91" w:rsidRDefault="00235CA9" w:rsidP="00235CA9">
      <w:pPr>
        <w:tabs>
          <w:tab w:val="left" w:pos="284"/>
        </w:tabs>
        <w:ind w:firstLine="284"/>
        <w:jc w:val="both"/>
      </w:pPr>
      <w:r w:rsidRPr="00F87E91">
        <w:t>4. ______________________________, __ lapas (-ai).</w:t>
      </w:r>
    </w:p>
    <w:p w14:paraId="0A59F985" w14:textId="77777777" w:rsidR="00235CA9" w:rsidRPr="00F87E91" w:rsidRDefault="00235CA9" w:rsidP="00235CA9">
      <w:pPr>
        <w:tabs>
          <w:tab w:val="left" w:pos="284"/>
        </w:tabs>
        <w:ind w:firstLine="284"/>
        <w:jc w:val="both"/>
        <w:rPr>
          <w:sz w:val="20"/>
          <w:szCs w:val="20"/>
        </w:rPr>
      </w:pPr>
      <w:r w:rsidRPr="00F87E91">
        <w:rPr>
          <w:sz w:val="20"/>
          <w:szCs w:val="20"/>
        </w:rPr>
        <w:t xml:space="preserve">     (panaudos subjekto įstatų (nuostatų) kopija)</w:t>
      </w:r>
    </w:p>
    <w:p w14:paraId="38C60CE7" w14:textId="77777777" w:rsidR="00235CA9" w:rsidRPr="00F87E91" w:rsidRDefault="00235CA9" w:rsidP="00235CA9">
      <w:pPr>
        <w:tabs>
          <w:tab w:val="left" w:pos="284"/>
        </w:tabs>
        <w:ind w:firstLine="284"/>
        <w:jc w:val="both"/>
      </w:pPr>
      <w:r w:rsidRPr="00F87E91">
        <w:t>5. _____________________________________________________, __ lapas (-ai).</w:t>
      </w:r>
    </w:p>
    <w:p w14:paraId="20E9CC7E" w14:textId="77777777" w:rsidR="00235CA9" w:rsidRPr="00F87E91" w:rsidRDefault="00235CA9" w:rsidP="00235CA9">
      <w:pPr>
        <w:tabs>
          <w:tab w:val="left" w:pos="284"/>
        </w:tabs>
        <w:ind w:firstLine="284"/>
        <w:jc w:val="both"/>
        <w:rPr>
          <w:sz w:val="20"/>
          <w:szCs w:val="20"/>
        </w:rPr>
      </w:pPr>
      <w:r w:rsidRPr="00F87E91">
        <w:rPr>
          <w:sz w:val="20"/>
          <w:szCs w:val="20"/>
        </w:rPr>
        <w:t xml:space="preserve">     (Nekilnojamojo turto registro centrinio duomenų banko informacinis išrašas)</w:t>
      </w:r>
    </w:p>
    <w:p w14:paraId="4456B7B1" w14:textId="77777777" w:rsidR="00235CA9" w:rsidRPr="00F87E91" w:rsidRDefault="00235CA9" w:rsidP="00235CA9">
      <w:pPr>
        <w:tabs>
          <w:tab w:val="left" w:pos="284"/>
        </w:tabs>
        <w:ind w:firstLine="284"/>
        <w:jc w:val="both"/>
      </w:pPr>
      <w:r w:rsidRPr="00F87E91">
        <w:t>6. ______________________________________________________, __ lapas (-ai).</w:t>
      </w:r>
    </w:p>
    <w:p w14:paraId="4DD1EACD" w14:textId="77777777" w:rsidR="00235CA9" w:rsidRPr="00F87E91" w:rsidRDefault="00235CA9" w:rsidP="00235CA9">
      <w:pPr>
        <w:tabs>
          <w:tab w:val="left" w:pos="284"/>
        </w:tabs>
        <w:ind w:firstLine="284"/>
        <w:jc w:val="both"/>
        <w:rPr>
          <w:sz w:val="20"/>
          <w:szCs w:val="20"/>
        </w:rPr>
      </w:pPr>
      <w:r w:rsidRPr="00F87E91">
        <w:rPr>
          <w:sz w:val="20"/>
          <w:szCs w:val="20"/>
        </w:rPr>
        <w:t xml:space="preserve">     (perdavimo–priėmimo aktas)</w:t>
      </w:r>
    </w:p>
    <w:p w14:paraId="09298AB9" w14:textId="77777777" w:rsidR="00235CA9" w:rsidRPr="00F87E91" w:rsidRDefault="00235CA9" w:rsidP="00235CA9">
      <w:pPr>
        <w:tabs>
          <w:tab w:val="left" w:pos="284"/>
        </w:tabs>
        <w:ind w:firstLine="284"/>
        <w:jc w:val="both"/>
      </w:pPr>
      <w:r w:rsidRPr="00F87E91">
        <w:t>7. _____________________________________________, __ lapas (-ai).</w:t>
      </w:r>
    </w:p>
    <w:p w14:paraId="19BBA34A" w14:textId="77777777" w:rsidR="00235CA9" w:rsidRPr="00F87E91" w:rsidRDefault="00235CA9" w:rsidP="00235CA9">
      <w:pPr>
        <w:tabs>
          <w:tab w:val="left" w:pos="284"/>
        </w:tabs>
        <w:ind w:firstLine="284"/>
        <w:jc w:val="both"/>
        <w:rPr>
          <w:sz w:val="20"/>
          <w:szCs w:val="20"/>
        </w:rPr>
      </w:pPr>
      <w:r w:rsidRPr="00F87E91">
        <w:rPr>
          <w:sz w:val="20"/>
          <w:szCs w:val="20"/>
        </w:rPr>
        <w:t xml:space="preserve">     (kiti dokumentai)</w:t>
      </w:r>
    </w:p>
    <w:p w14:paraId="4E741DAE" w14:textId="77777777" w:rsidR="00235CA9" w:rsidRPr="00F87E91" w:rsidRDefault="00235CA9" w:rsidP="00235CA9">
      <w:pPr>
        <w:tabs>
          <w:tab w:val="left" w:pos="284"/>
        </w:tabs>
        <w:ind w:firstLine="284"/>
        <w:jc w:val="both"/>
        <w:rPr>
          <w:sz w:val="20"/>
          <w:szCs w:val="20"/>
        </w:rPr>
      </w:pPr>
    </w:p>
    <w:p w14:paraId="57A38735" w14:textId="77777777" w:rsidR="00235CA9" w:rsidRPr="00F87E91" w:rsidRDefault="00235CA9" w:rsidP="00235CA9">
      <w:pPr>
        <w:tabs>
          <w:tab w:val="left" w:pos="284"/>
        </w:tabs>
        <w:ind w:firstLine="284"/>
        <w:jc w:val="both"/>
      </w:pPr>
      <w:r w:rsidRPr="00F87E91">
        <w:t>Sutarties šalių rekvizitai:</w:t>
      </w:r>
    </w:p>
    <w:p w14:paraId="3786E4C8" w14:textId="77777777" w:rsidR="00235CA9" w:rsidRPr="00F87E91" w:rsidRDefault="00235CA9" w:rsidP="00235CA9">
      <w:pPr>
        <w:tabs>
          <w:tab w:val="left" w:pos="284"/>
        </w:tabs>
        <w:ind w:firstLine="284"/>
        <w:jc w:val="both"/>
        <w:rPr>
          <w:sz w:val="20"/>
          <w:szCs w:val="20"/>
        </w:rPr>
      </w:pPr>
      <w:r w:rsidRPr="00F87E91">
        <w:t xml:space="preserve">  </w:t>
      </w:r>
    </w:p>
    <w:p w14:paraId="4D038F0B" w14:textId="0162924B" w:rsidR="00235CA9" w:rsidRPr="00F87E91" w:rsidRDefault="00235CA9" w:rsidP="00235CA9">
      <w:pPr>
        <w:tabs>
          <w:tab w:val="left" w:pos="284"/>
          <w:tab w:val="left" w:pos="5160"/>
        </w:tabs>
        <w:jc w:val="both"/>
      </w:pPr>
      <w:r w:rsidRPr="00F87E91">
        <w:t xml:space="preserve">Panaudos davėjas </w:t>
      </w:r>
      <w:r w:rsidRPr="00F87E91">
        <w:tab/>
        <w:t>Panaudos gavėjas</w:t>
      </w:r>
    </w:p>
    <w:p w14:paraId="5F4791CF" w14:textId="7487220E" w:rsidR="00235CA9" w:rsidRPr="00F87E91" w:rsidRDefault="00235CA9" w:rsidP="004E4B08">
      <w:pPr>
        <w:spacing w:line="276" w:lineRule="auto"/>
        <w:jc w:val="both"/>
      </w:pPr>
      <w:bookmarkStart w:id="3" w:name="_Hlk32903524"/>
      <w:r w:rsidRPr="00F87E91">
        <w:t>(pavadinimas)</w:t>
      </w:r>
      <w:r w:rsidRPr="00F87E91">
        <w:tab/>
      </w:r>
      <w:r w:rsidRPr="00F87E91">
        <w:tab/>
      </w:r>
      <w:r w:rsidR="00133FFF" w:rsidRPr="00F87E91">
        <w:tab/>
      </w:r>
      <w:r w:rsidRPr="00F87E91">
        <w:t xml:space="preserve">(pavadinimas)                  </w:t>
      </w:r>
    </w:p>
    <w:bookmarkEnd w:id="3"/>
    <w:p w14:paraId="57B1A49D" w14:textId="1B515500" w:rsidR="00235CA9" w:rsidRPr="00F87E91" w:rsidRDefault="00235CA9" w:rsidP="004E4B08">
      <w:pPr>
        <w:tabs>
          <w:tab w:val="left" w:pos="284"/>
          <w:tab w:val="left" w:pos="426"/>
        </w:tabs>
        <w:spacing w:line="276" w:lineRule="auto"/>
        <w:jc w:val="both"/>
      </w:pPr>
      <w:r w:rsidRPr="00F87E91">
        <w:t xml:space="preserve">(kodas)     </w:t>
      </w:r>
      <w:r w:rsidRPr="00F87E91">
        <w:tab/>
      </w:r>
      <w:r w:rsidRPr="00F87E91">
        <w:tab/>
      </w:r>
      <w:r w:rsidRPr="00F87E91">
        <w:tab/>
      </w:r>
      <w:r w:rsidRPr="00F87E91">
        <w:tab/>
        <w:t>(kodas)</w:t>
      </w:r>
    </w:p>
    <w:p w14:paraId="550502E3" w14:textId="55928421" w:rsidR="00235CA9" w:rsidRPr="00F87E91" w:rsidRDefault="00235CA9" w:rsidP="004E4B08">
      <w:pPr>
        <w:spacing w:line="276" w:lineRule="auto"/>
        <w:jc w:val="both"/>
      </w:pPr>
      <w:r w:rsidRPr="00F87E91">
        <w:t xml:space="preserve">(adresas)     </w:t>
      </w:r>
      <w:r w:rsidRPr="00F87E91">
        <w:tab/>
      </w:r>
      <w:r w:rsidRPr="00F87E91">
        <w:tab/>
      </w:r>
      <w:r w:rsidRPr="00F87E91">
        <w:tab/>
      </w:r>
      <w:r w:rsidRPr="00F87E91">
        <w:tab/>
        <w:t>(adresas)</w:t>
      </w:r>
    </w:p>
    <w:p w14:paraId="3C4C8EDD" w14:textId="77DFF0B3" w:rsidR="00235CA9" w:rsidRDefault="00235CA9" w:rsidP="004E4B08">
      <w:pPr>
        <w:spacing w:line="276" w:lineRule="auto"/>
        <w:jc w:val="both"/>
      </w:pPr>
      <w:r w:rsidRPr="00F87E91">
        <w:t xml:space="preserve">(a. s. Nr.)    </w:t>
      </w:r>
      <w:r w:rsidRPr="00F87E91">
        <w:tab/>
        <w:t xml:space="preserve"> </w:t>
      </w:r>
      <w:r w:rsidRPr="00F87E91">
        <w:tab/>
      </w:r>
      <w:r w:rsidRPr="00F87E91">
        <w:tab/>
      </w:r>
      <w:r w:rsidRPr="00F87E91">
        <w:tab/>
        <w:t>(a. s. Nr.)</w:t>
      </w:r>
    </w:p>
    <w:p w14:paraId="67EC56A7" w14:textId="13503BC6" w:rsidR="00DB36D6" w:rsidRPr="00F87E91" w:rsidRDefault="00DB36D6" w:rsidP="00DB36D6">
      <w:pPr>
        <w:jc w:val="both"/>
      </w:pPr>
      <w:r w:rsidRPr="00F87E91">
        <w:t xml:space="preserve">(tel.) </w:t>
      </w:r>
      <w:r w:rsidRPr="00F87E91">
        <w:tab/>
      </w:r>
      <w:r w:rsidRPr="00F87E91">
        <w:tab/>
      </w:r>
      <w:r w:rsidRPr="00F87E91">
        <w:tab/>
      </w:r>
      <w:r w:rsidRPr="00F87E91">
        <w:tab/>
        <w:t>(tel.)</w:t>
      </w:r>
    </w:p>
    <w:p w14:paraId="1BF399E5" w14:textId="0BFD9B45" w:rsidR="00235CA9" w:rsidRPr="00F87E91" w:rsidRDefault="00235CA9" w:rsidP="004E4B08">
      <w:pPr>
        <w:spacing w:line="276" w:lineRule="auto"/>
        <w:jc w:val="both"/>
      </w:pPr>
      <w:r w:rsidRPr="00F87E91">
        <w:t xml:space="preserve">(el. p.) </w:t>
      </w:r>
      <w:r w:rsidRPr="00F87E91">
        <w:tab/>
      </w:r>
      <w:r w:rsidRPr="00F87E91">
        <w:tab/>
      </w:r>
      <w:r w:rsidRPr="00F87E91">
        <w:tab/>
      </w:r>
      <w:r w:rsidRPr="00F87E91">
        <w:tab/>
        <w:t xml:space="preserve">(el. p.) </w:t>
      </w:r>
    </w:p>
    <w:p w14:paraId="2BBD3650" w14:textId="203DE6FD" w:rsidR="00133FFF" w:rsidRPr="00F87E91" w:rsidRDefault="00133FFF" w:rsidP="004E4B08">
      <w:pPr>
        <w:spacing w:line="276" w:lineRule="auto"/>
        <w:jc w:val="both"/>
      </w:pPr>
      <w:r w:rsidRPr="00F87E91">
        <w:t>(Pasirašančio asmens pareigos)</w:t>
      </w:r>
      <w:r w:rsidRPr="00F87E91">
        <w:tab/>
      </w:r>
      <w:r w:rsidRPr="00F87E91">
        <w:tab/>
        <w:t xml:space="preserve">(Pasirašančio asmens pareigos) </w:t>
      </w:r>
    </w:p>
    <w:p w14:paraId="20CD4F15" w14:textId="77777777" w:rsidR="00235CA9" w:rsidRPr="00F87E91" w:rsidRDefault="00235CA9" w:rsidP="004E4B08">
      <w:pPr>
        <w:tabs>
          <w:tab w:val="left" w:pos="5160"/>
        </w:tabs>
        <w:spacing w:line="276" w:lineRule="auto"/>
        <w:jc w:val="both"/>
      </w:pPr>
      <w:r w:rsidRPr="00F87E91">
        <w:t xml:space="preserve">(vardas ir pavardė) </w:t>
      </w:r>
      <w:r w:rsidRPr="00F87E91">
        <w:tab/>
        <w:t>(vardas ir pavardė)</w:t>
      </w:r>
    </w:p>
    <w:p w14:paraId="0B6E7818" w14:textId="570A53C0" w:rsidR="00972AA0" w:rsidRDefault="00235CA9" w:rsidP="003E3B18">
      <w:pPr>
        <w:jc w:val="center"/>
      </w:pPr>
      <w:r w:rsidRPr="00F87E91">
        <w:t>__________________________</w:t>
      </w:r>
      <w:r w:rsidR="00972AA0">
        <w:br w:type="page"/>
      </w:r>
    </w:p>
    <w:p w14:paraId="31159C1B" w14:textId="77777777" w:rsidR="00816399" w:rsidRPr="00F87E91" w:rsidRDefault="00816399" w:rsidP="00816399">
      <w:pPr>
        <w:tabs>
          <w:tab w:val="left" w:pos="720"/>
        </w:tabs>
        <w:ind w:left="4962"/>
      </w:pPr>
      <w:r w:rsidRPr="00F87E91">
        <w:lastRenderedPageBreak/>
        <w:t>Anykščių rajono savivaldybės turto perdavimo</w:t>
      </w:r>
    </w:p>
    <w:p w14:paraId="25127BEC" w14:textId="77777777" w:rsidR="00816399" w:rsidRPr="00F87E91" w:rsidRDefault="00816399" w:rsidP="00816399">
      <w:pPr>
        <w:tabs>
          <w:tab w:val="left" w:pos="720"/>
        </w:tabs>
        <w:ind w:firstLine="4962"/>
      </w:pPr>
      <w:r w:rsidRPr="00F87E91">
        <w:t>panaudos pagrindais laikinai neatlygintinai</w:t>
      </w:r>
    </w:p>
    <w:p w14:paraId="5128C47B" w14:textId="77777777" w:rsidR="00816399" w:rsidRPr="00F87E91" w:rsidRDefault="00816399" w:rsidP="00816399">
      <w:pPr>
        <w:tabs>
          <w:tab w:val="left" w:pos="720"/>
        </w:tabs>
        <w:ind w:firstLine="4962"/>
      </w:pPr>
      <w:r w:rsidRPr="00F87E91">
        <w:t>naudotis tvarkos aprašo</w:t>
      </w:r>
    </w:p>
    <w:p w14:paraId="240681EB" w14:textId="72A30836" w:rsidR="00816399" w:rsidRPr="00F87E91" w:rsidRDefault="00816399" w:rsidP="00816399">
      <w:pPr>
        <w:tabs>
          <w:tab w:val="left" w:pos="720"/>
        </w:tabs>
        <w:ind w:firstLine="4962"/>
      </w:pPr>
      <w:r w:rsidRPr="00F87E91">
        <w:t>2 priedas</w:t>
      </w:r>
    </w:p>
    <w:p w14:paraId="6AE72FA9" w14:textId="77777777" w:rsidR="00816399" w:rsidRPr="00F87E91" w:rsidRDefault="00816399" w:rsidP="003E3B18"/>
    <w:p w14:paraId="3D27B05F" w14:textId="77777777" w:rsidR="00816399" w:rsidRPr="00F87E91" w:rsidRDefault="00816399" w:rsidP="00816399">
      <w:pPr>
        <w:jc w:val="center"/>
        <w:rPr>
          <w:b/>
          <w:bCs/>
        </w:rPr>
      </w:pPr>
      <w:r w:rsidRPr="00F87E91">
        <w:rPr>
          <w:b/>
          <w:bCs/>
        </w:rPr>
        <w:t>(Savivaldybės turto, perduodamo pagal panaudos sutartį, perdavimo–priėmimo akto forma)</w:t>
      </w:r>
    </w:p>
    <w:p w14:paraId="36A60A53" w14:textId="77777777" w:rsidR="00816399" w:rsidRPr="00F87E91" w:rsidRDefault="00816399" w:rsidP="00816399">
      <w:pPr>
        <w:jc w:val="center"/>
        <w:rPr>
          <w:b/>
          <w:bCs/>
        </w:rPr>
      </w:pPr>
    </w:p>
    <w:p w14:paraId="1AE6D584" w14:textId="77777777" w:rsidR="00816399" w:rsidRPr="00F87E91" w:rsidRDefault="00816399" w:rsidP="00816399">
      <w:pPr>
        <w:jc w:val="center"/>
      </w:pPr>
      <w:r w:rsidRPr="00F87E91">
        <w:rPr>
          <w:b/>
          <w:bCs/>
        </w:rPr>
        <w:t>ANYKŠČIŲ RAJONO SAVIVALDYBĖS TURTO, PERDUODAMO PAGAL PANAUDOS SUTARTĮ,</w:t>
      </w:r>
      <w:r w:rsidRPr="00F87E91">
        <w:rPr>
          <w:rStyle w:val="Grietas"/>
        </w:rPr>
        <w:t xml:space="preserve"> PERDAVIMO-PRIĖMIMO</w:t>
      </w:r>
      <w:r w:rsidRPr="00F87E91">
        <w:t xml:space="preserve"> </w:t>
      </w:r>
    </w:p>
    <w:p w14:paraId="2499E7BF" w14:textId="77777777" w:rsidR="00816399" w:rsidRPr="00F87E91" w:rsidRDefault="00816399" w:rsidP="00816399">
      <w:pPr>
        <w:jc w:val="center"/>
      </w:pPr>
      <w:r w:rsidRPr="00F87E91">
        <w:rPr>
          <w:rStyle w:val="Grietas"/>
        </w:rPr>
        <w:t>A K T A S</w:t>
      </w:r>
    </w:p>
    <w:p w14:paraId="3F5C461B" w14:textId="77777777" w:rsidR="00816399" w:rsidRPr="00F87E91" w:rsidRDefault="00816399" w:rsidP="00816399">
      <w:pPr>
        <w:jc w:val="center"/>
      </w:pPr>
      <w:r w:rsidRPr="00F87E91">
        <w:t xml:space="preserve"> </w:t>
      </w:r>
    </w:p>
    <w:p w14:paraId="51FA4ABB" w14:textId="77777777" w:rsidR="00816399" w:rsidRPr="00F87E91" w:rsidRDefault="00816399" w:rsidP="00816399">
      <w:pPr>
        <w:jc w:val="center"/>
      </w:pPr>
      <w:r w:rsidRPr="00F87E91">
        <w:t>____ m. _________ __ d. Nr. _____</w:t>
      </w:r>
    </w:p>
    <w:p w14:paraId="0A11C85F" w14:textId="77777777" w:rsidR="00816399" w:rsidRPr="00F87E91" w:rsidRDefault="00816399" w:rsidP="00816399">
      <w:pPr>
        <w:jc w:val="center"/>
      </w:pPr>
      <w:r w:rsidRPr="00F87E91">
        <w:t>______________________________</w:t>
      </w:r>
    </w:p>
    <w:p w14:paraId="67408F38" w14:textId="77777777" w:rsidR="00816399" w:rsidRPr="00F87E91" w:rsidRDefault="00816399" w:rsidP="00816399">
      <w:pPr>
        <w:jc w:val="center"/>
        <w:rPr>
          <w:sz w:val="20"/>
          <w:szCs w:val="20"/>
        </w:rPr>
      </w:pPr>
      <w:r w:rsidRPr="00F87E91">
        <w:rPr>
          <w:sz w:val="20"/>
          <w:szCs w:val="20"/>
        </w:rPr>
        <w:t>(sudarymo vieta)</w:t>
      </w:r>
    </w:p>
    <w:p w14:paraId="32C345B7" w14:textId="77777777" w:rsidR="00816399" w:rsidRPr="00F87E91" w:rsidRDefault="00816399" w:rsidP="00816399">
      <w:pPr>
        <w:ind w:firstLine="720"/>
        <w:jc w:val="both"/>
      </w:pPr>
    </w:p>
    <w:p w14:paraId="08564651" w14:textId="77777777" w:rsidR="00816399" w:rsidRPr="00F87E91" w:rsidRDefault="00816399" w:rsidP="00816399">
      <w:pPr>
        <w:tabs>
          <w:tab w:val="right" w:leader="underscore" w:pos="9638"/>
        </w:tabs>
        <w:ind w:firstLine="720"/>
        <w:jc w:val="both"/>
      </w:pPr>
      <w:r w:rsidRPr="00F87E91">
        <w:t>Vadovaudamiesi ____________________________________________________________,</w:t>
      </w:r>
    </w:p>
    <w:p w14:paraId="70D433D1" w14:textId="56CB8C75" w:rsidR="00816399" w:rsidRPr="00F87E91" w:rsidRDefault="00E02CF8" w:rsidP="00816399">
      <w:pPr>
        <w:pStyle w:val="Pagrindinistekstas3"/>
        <w:tabs>
          <w:tab w:val="center" w:pos="6120"/>
        </w:tabs>
        <w:spacing w:after="0"/>
        <w:jc w:val="both"/>
        <w:rPr>
          <w:sz w:val="20"/>
          <w:szCs w:val="20"/>
        </w:rPr>
      </w:pPr>
      <w:r w:rsidRPr="00F87E91">
        <w:rPr>
          <w:sz w:val="24"/>
          <w:szCs w:val="24"/>
        </w:rPr>
        <w:tab/>
      </w:r>
      <w:r w:rsidR="00816399" w:rsidRPr="00F87E91">
        <w:rPr>
          <w:sz w:val="24"/>
          <w:szCs w:val="24"/>
        </w:rPr>
        <w:t>(</w:t>
      </w:r>
      <w:r w:rsidR="00816399" w:rsidRPr="00F87E91">
        <w:rPr>
          <w:sz w:val="20"/>
          <w:szCs w:val="20"/>
        </w:rPr>
        <w:t>Anykščių rajono savivaldybės tarybos sprendimu ar Turto valdytojo įsakymu – teisės akto data, Nr.)</w:t>
      </w:r>
    </w:p>
    <w:p w14:paraId="17D4C114" w14:textId="77777777" w:rsidR="00816399" w:rsidRPr="00F87E91" w:rsidRDefault="00816399" w:rsidP="00816399">
      <w:pPr>
        <w:tabs>
          <w:tab w:val="right" w:leader="underscore" w:pos="9638"/>
        </w:tabs>
        <w:jc w:val="both"/>
      </w:pPr>
      <w:r w:rsidRPr="00F87E91">
        <w:t xml:space="preserve">ir panaudos sutartimi Nr., sudaryta 20____ m. ___________ d., panaudos davėjas </w:t>
      </w:r>
      <w:r w:rsidRPr="00F87E91">
        <w:tab/>
      </w:r>
    </w:p>
    <w:p w14:paraId="57FFE253" w14:textId="77777777" w:rsidR="00816399" w:rsidRPr="00F87E91" w:rsidRDefault="00816399" w:rsidP="00816399">
      <w:pPr>
        <w:tabs>
          <w:tab w:val="right" w:leader="underscore" w:pos="9638"/>
        </w:tabs>
        <w:jc w:val="both"/>
      </w:pPr>
      <w:r w:rsidRPr="00F87E91">
        <w:tab/>
        <w:t>,</w:t>
      </w:r>
    </w:p>
    <w:p w14:paraId="0E9A5DA0" w14:textId="77777777" w:rsidR="00816399" w:rsidRPr="00F87E91" w:rsidRDefault="00816399" w:rsidP="00816399">
      <w:pPr>
        <w:tabs>
          <w:tab w:val="center" w:pos="6000"/>
        </w:tabs>
        <w:jc w:val="both"/>
        <w:rPr>
          <w:sz w:val="20"/>
          <w:szCs w:val="20"/>
        </w:rPr>
      </w:pPr>
      <w:r w:rsidRPr="00F87E91">
        <w:rPr>
          <w:sz w:val="20"/>
          <w:szCs w:val="20"/>
        </w:rPr>
        <w:t>(turtą perduodančios savivaldybės institucijos, įmonės, įstaigos, organizacijos (toliau – institucija) pavadinimas ir kodas)</w:t>
      </w:r>
    </w:p>
    <w:p w14:paraId="530683F0" w14:textId="77777777" w:rsidR="00816399" w:rsidRPr="00F87E91" w:rsidRDefault="00816399" w:rsidP="00816399">
      <w:pPr>
        <w:tabs>
          <w:tab w:val="right" w:leader="underscore" w:pos="9638"/>
        </w:tabs>
        <w:jc w:val="both"/>
      </w:pPr>
      <w:r w:rsidRPr="00F87E91">
        <w:t>atstovaujamas ____________________________________________________________________,</w:t>
      </w:r>
    </w:p>
    <w:p w14:paraId="3C006C99" w14:textId="77777777" w:rsidR="00816399" w:rsidRPr="00F87E91" w:rsidRDefault="00816399" w:rsidP="00816399">
      <w:pPr>
        <w:tabs>
          <w:tab w:val="right" w:leader="underscore" w:pos="9638"/>
        </w:tabs>
        <w:jc w:val="both"/>
        <w:rPr>
          <w:sz w:val="20"/>
          <w:szCs w:val="20"/>
        </w:rPr>
      </w:pPr>
      <w:r w:rsidRPr="00F87E91">
        <w:rPr>
          <w:sz w:val="20"/>
          <w:szCs w:val="20"/>
        </w:rPr>
        <w:t xml:space="preserve">                                                                         (atstovo pareigos, vardas ir pavardė)</w:t>
      </w:r>
    </w:p>
    <w:p w14:paraId="7752FE53" w14:textId="77777777" w:rsidR="00816399" w:rsidRPr="00F87E91" w:rsidRDefault="00816399" w:rsidP="00816399">
      <w:pPr>
        <w:tabs>
          <w:tab w:val="right" w:leader="underscore" w:pos="9638"/>
        </w:tabs>
        <w:jc w:val="both"/>
      </w:pPr>
      <w:r w:rsidRPr="00F87E91">
        <w:t>pagal ___________________________________________________________________________,</w:t>
      </w:r>
    </w:p>
    <w:p w14:paraId="45F3A0B3" w14:textId="77777777" w:rsidR="00816399" w:rsidRPr="00F87E91" w:rsidRDefault="00816399" w:rsidP="00816399">
      <w:pPr>
        <w:tabs>
          <w:tab w:val="right" w:leader="underscore" w:pos="9638"/>
        </w:tabs>
        <w:jc w:val="both"/>
        <w:rPr>
          <w:sz w:val="20"/>
          <w:szCs w:val="20"/>
        </w:rPr>
      </w:pPr>
      <w:r w:rsidRPr="00F87E91">
        <w:rPr>
          <w:sz w:val="20"/>
          <w:szCs w:val="20"/>
        </w:rPr>
        <w:t xml:space="preserve">                        (įstatymą, institucijos įstatus (nuostatus), įgaliojimą – dokumento pavadinimas, numeris, data)</w:t>
      </w:r>
    </w:p>
    <w:p w14:paraId="2E68D842" w14:textId="77777777" w:rsidR="00816399" w:rsidRPr="00F87E91" w:rsidRDefault="00816399" w:rsidP="00816399">
      <w:pPr>
        <w:tabs>
          <w:tab w:val="right" w:leader="underscore" w:pos="9638"/>
        </w:tabs>
        <w:jc w:val="both"/>
      </w:pPr>
      <w:r w:rsidRPr="00F87E91">
        <w:t>perduoda, o panaudos gavėjas _______________________________________________________,</w:t>
      </w:r>
    </w:p>
    <w:p w14:paraId="073D1EAB" w14:textId="77777777" w:rsidR="00816399" w:rsidRPr="00F87E91" w:rsidRDefault="00816399" w:rsidP="00816399">
      <w:pPr>
        <w:tabs>
          <w:tab w:val="center" w:pos="5760"/>
        </w:tabs>
        <w:jc w:val="both"/>
        <w:rPr>
          <w:sz w:val="20"/>
          <w:szCs w:val="20"/>
        </w:rPr>
      </w:pPr>
      <w:r w:rsidRPr="00F87E91">
        <w:rPr>
          <w:szCs w:val="18"/>
        </w:rPr>
        <w:t xml:space="preserve">                                                              (</w:t>
      </w:r>
      <w:r w:rsidRPr="00F87E91">
        <w:rPr>
          <w:sz w:val="20"/>
          <w:szCs w:val="20"/>
        </w:rPr>
        <w:t xml:space="preserve">panaudos subjekto, priimančio turtą, pavadinimas ir kodas) </w:t>
      </w:r>
    </w:p>
    <w:p w14:paraId="4ECE2C8F" w14:textId="77777777" w:rsidR="00816399" w:rsidRPr="00F87E91" w:rsidRDefault="00816399" w:rsidP="00816399">
      <w:pPr>
        <w:tabs>
          <w:tab w:val="right" w:leader="underscore" w:pos="9638"/>
        </w:tabs>
        <w:jc w:val="both"/>
      </w:pPr>
      <w:r w:rsidRPr="00F87E91">
        <w:t>atstovaujamas ____________________________________________________________________,</w:t>
      </w:r>
      <w:r w:rsidRPr="00F87E91">
        <w:rPr>
          <w:szCs w:val="18"/>
        </w:rPr>
        <w:t xml:space="preserve"> </w:t>
      </w:r>
    </w:p>
    <w:p w14:paraId="56904AC1" w14:textId="77777777" w:rsidR="00816399" w:rsidRPr="00F87E91" w:rsidRDefault="00816399" w:rsidP="00816399">
      <w:pPr>
        <w:tabs>
          <w:tab w:val="center" w:pos="4800"/>
        </w:tabs>
        <w:jc w:val="both"/>
        <w:rPr>
          <w:sz w:val="20"/>
          <w:szCs w:val="20"/>
        </w:rPr>
      </w:pPr>
      <w:r w:rsidRPr="00F87E91">
        <w:rPr>
          <w:szCs w:val="18"/>
        </w:rPr>
        <w:tab/>
        <w:t xml:space="preserve">                    </w:t>
      </w:r>
      <w:r w:rsidRPr="00F87E91">
        <w:rPr>
          <w:sz w:val="20"/>
          <w:szCs w:val="20"/>
        </w:rPr>
        <w:t>(atstovo pareigos, vardas ir pavardė)</w:t>
      </w:r>
    </w:p>
    <w:p w14:paraId="7890C206" w14:textId="77777777" w:rsidR="00816399" w:rsidRPr="00F87E91" w:rsidRDefault="00816399" w:rsidP="00816399">
      <w:pPr>
        <w:tabs>
          <w:tab w:val="right" w:leader="underscore" w:pos="9638"/>
        </w:tabs>
        <w:jc w:val="both"/>
      </w:pPr>
      <w:r w:rsidRPr="00F87E91">
        <w:t>pagal ___________________________________________________________________________,</w:t>
      </w:r>
    </w:p>
    <w:p w14:paraId="6470604E" w14:textId="77777777" w:rsidR="00816399" w:rsidRPr="00F87E91" w:rsidRDefault="00816399" w:rsidP="00816399">
      <w:pPr>
        <w:pStyle w:val="Pagrindinistekstas3"/>
        <w:tabs>
          <w:tab w:val="center" w:pos="6120"/>
        </w:tabs>
        <w:jc w:val="both"/>
        <w:rPr>
          <w:sz w:val="20"/>
          <w:szCs w:val="20"/>
        </w:rPr>
      </w:pPr>
      <w:r w:rsidRPr="00F87E91">
        <w:rPr>
          <w:szCs w:val="18"/>
        </w:rPr>
        <w:t xml:space="preserve"> </w:t>
      </w:r>
      <w:r w:rsidRPr="00F87E91">
        <w:rPr>
          <w:sz w:val="20"/>
          <w:szCs w:val="20"/>
        </w:rPr>
        <w:t xml:space="preserve">                (įstatymą, panaudos subjekto įstatus (nuostatus), įgaliojimą – dokumento pavadinimas, numeris ir data)</w:t>
      </w:r>
    </w:p>
    <w:p w14:paraId="462B818D" w14:textId="77777777" w:rsidR="00816399" w:rsidRPr="00F87E91" w:rsidRDefault="00816399" w:rsidP="00816399">
      <w:pPr>
        <w:tabs>
          <w:tab w:val="right" w:leader="underscore" w:pos="9638"/>
        </w:tabs>
        <w:jc w:val="both"/>
      </w:pPr>
      <w:r w:rsidRPr="00F87E91">
        <w:t xml:space="preserve">priima Anykščių savivaldybei nuosavybės teise priklausantį, panaudos davėjo patikėjimo teise valdomą turtą: </w:t>
      </w:r>
      <w:r w:rsidRPr="00F87E91">
        <w:tab/>
      </w:r>
    </w:p>
    <w:p w14:paraId="0E15E9AC" w14:textId="77777777" w:rsidR="00816399" w:rsidRPr="00F87E91" w:rsidRDefault="00816399" w:rsidP="00816399">
      <w:pPr>
        <w:pStyle w:val="Pagrindiniotekstotrauka"/>
        <w:tabs>
          <w:tab w:val="left" w:pos="709"/>
        </w:tabs>
        <w:ind w:left="0"/>
        <w:jc w:val="both"/>
        <w:rPr>
          <w:sz w:val="20"/>
          <w:szCs w:val="20"/>
        </w:rPr>
      </w:pPr>
      <w:r w:rsidRPr="00F87E91">
        <w:rPr>
          <w:sz w:val="20"/>
          <w:szCs w:val="20"/>
        </w:rPr>
        <w:t xml:space="preserve"> (turto pavadinimas ir apibūdinimas: nematerialiojo, ilgalaikio materialiojo turto inventorinis numeris, įsigijimo ir likutinė vertė; nekilnojamojo daikto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kiekis, suma; įrenginių – pagrindinės charakteristikos, o jeigu turtas perduodamas pagal sąrašą, nurodoma, kad turtas perduodamas  pagal pridedamą sąrašą)</w:t>
      </w:r>
    </w:p>
    <w:p w14:paraId="79B23117" w14:textId="77777777" w:rsidR="00816399" w:rsidRPr="00F87E91" w:rsidRDefault="00816399" w:rsidP="00816399">
      <w:pPr>
        <w:pStyle w:val="Pagrindinistekstas2"/>
        <w:tabs>
          <w:tab w:val="right" w:leader="underscore" w:pos="9638"/>
        </w:tabs>
        <w:spacing w:line="240" w:lineRule="auto"/>
        <w:ind w:firstLine="720"/>
        <w:jc w:val="both"/>
        <w:rPr>
          <w:sz w:val="20"/>
          <w:szCs w:val="20"/>
        </w:rPr>
      </w:pPr>
      <w:r w:rsidRPr="00F87E91">
        <w:t xml:space="preserve">Perduodamo turto būklė perdavimo metu </w:t>
      </w:r>
      <w:r w:rsidRPr="00F87E91">
        <w:tab/>
      </w:r>
      <w:r w:rsidRPr="00F87E91">
        <w:rPr>
          <w:sz w:val="20"/>
          <w:szCs w:val="20"/>
        </w:rPr>
        <w:t>.</w:t>
      </w:r>
    </w:p>
    <w:p w14:paraId="441235BE" w14:textId="77777777" w:rsidR="00816399" w:rsidRPr="00F87E91" w:rsidRDefault="00816399" w:rsidP="00816399">
      <w:pPr>
        <w:pStyle w:val="Pagrindinistekstas2"/>
        <w:tabs>
          <w:tab w:val="right" w:leader="underscore" w:pos="9638"/>
        </w:tabs>
        <w:spacing w:line="240" w:lineRule="auto"/>
        <w:ind w:firstLine="720"/>
        <w:jc w:val="both"/>
        <w:rPr>
          <w:sz w:val="20"/>
          <w:szCs w:val="20"/>
        </w:rPr>
      </w:pPr>
      <w:r w:rsidRPr="00F87E91">
        <w:rPr>
          <w:sz w:val="20"/>
          <w:szCs w:val="20"/>
        </w:rPr>
        <w:t xml:space="preserve">                                                                                                    (nurodyti ir turto trūkumus, jeigu jų rasta)</w:t>
      </w:r>
    </w:p>
    <w:p w14:paraId="09A49391" w14:textId="5AFBA3B0" w:rsidR="00816399" w:rsidRPr="00F87E91" w:rsidRDefault="00816399" w:rsidP="00816399">
      <w:pPr>
        <w:pStyle w:val="Pagrindinistekstas2"/>
        <w:tabs>
          <w:tab w:val="right" w:leader="underscore" w:pos="9638"/>
        </w:tabs>
        <w:spacing w:line="240" w:lineRule="auto"/>
        <w:ind w:firstLine="720"/>
        <w:jc w:val="both"/>
      </w:pPr>
      <w:r w:rsidRPr="00F87E91">
        <w:t>Šis aktas sudarytas vienu dokumento egzemplioriumi ir pasirašomas Šalių atstovų elektroniniais parašais.</w:t>
      </w:r>
    </w:p>
    <w:p w14:paraId="24740A68" w14:textId="77777777" w:rsidR="00816399" w:rsidRPr="00F87E91" w:rsidRDefault="00816399" w:rsidP="00816399">
      <w:pPr>
        <w:pStyle w:val="Pagrindinistekstas2"/>
        <w:tabs>
          <w:tab w:val="right" w:leader="underscore" w:pos="9638"/>
        </w:tabs>
        <w:spacing w:line="240" w:lineRule="auto"/>
        <w:ind w:firstLine="720"/>
        <w:jc w:val="both"/>
      </w:pPr>
    </w:p>
    <w:p w14:paraId="09BDD77A" w14:textId="21F02B5C" w:rsidR="00816399" w:rsidRPr="00F87E91" w:rsidRDefault="00816399" w:rsidP="00816399">
      <w:pPr>
        <w:pStyle w:val="Pagrindinistekstas2"/>
        <w:tabs>
          <w:tab w:val="right" w:leader="underscore" w:pos="9638"/>
        </w:tabs>
        <w:spacing w:line="240" w:lineRule="auto"/>
        <w:ind w:firstLine="709"/>
        <w:jc w:val="both"/>
      </w:pPr>
    </w:p>
    <w:p w14:paraId="0966630A" w14:textId="77777777" w:rsidR="00816399" w:rsidRPr="00F87E91" w:rsidRDefault="00816399" w:rsidP="00816399">
      <w:pPr>
        <w:ind w:firstLine="720"/>
        <w:jc w:val="both"/>
      </w:pPr>
      <w:r w:rsidRPr="00F87E91">
        <w:t xml:space="preserve">Perdavė </w:t>
      </w:r>
      <w:r w:rsidRPr="00F87E91">
        <w:tab/>
      </w:r>
      <w:r w:rsidRPr="00F87E91">
        <w:tab/>
      </w:r>
      <w:r w:rsidRPr="00F87E91">
        <w:tab/>
      </w:r>
      <w:r w:rsidRPr="00F87E91">
        <w:tab/>
        <w:t>(Vardas ir pavardė)</w:t>
      </w:r>
    </w:p>
    <w:p w14:paraId="0866CA77" w14:textId="37F2337A" w:rsidR="00816399" w:rsidRPr="00F87E91" w:rsidRDefault="00816399" w:rsidP="00816399">
      <w:pPr>
        <w:ind w:firstLine="720"/>
        <w:jc w:val="both"/>
      </w:pPr>
    </w:p>
    <w:p w14:paraId="530026D4" w14:textId="705FB151" w:rsidR="00816399" w:rsidRPr="00F87E91" w:rsidRDefault="00816399" w:rsidP="00816399">
      <w:pPr>
        <w:ind w:firstLine="720"/>
        <w:jc w:val="both"/>
      </w:pPr>
      <w:r w:rsidRPr="00F87E91">
        <w:t>Priėmė</w:t>
      </w:r>
      <w:r w:rsidRPr="00F87E91">
        <w:tab/>
      </w:r>
      <w:r w:rsidRPr="00F87E91">
        <w:tab/>
      </w:r>
      <w:r w:rsidRPr="00F87E91">
        <w:tab/>
      </w:r>
      <w:r w:rsidRPr="00F87E91">
        <w:tab/>
        <w:t>(Vardas ir pavardė)</w:t>
      </w:r>
    </w:p>
    <w:p w14:paraId="47DE861B" w14:textId="77777777" w:rsidR="00816399" w:rsidRPr="00F87E91" w:rsidRDefault="00816399" w:rsidP="00816399">
      <w:pPr>
        <w:ind w:firstLine="720"/>
        <w:jc w:val="both"/>
      </w:pPr>
    </w:p>
    <w:p w14:paraId="3ECB93A6" w14:textId="77777777" w:rsidR="00816399" w:rsidRPr="00F87E91" w:rsidRDefault="00816399" w:rsidP="00816399">
      <w:pPr>
        <w:jc w:val="center"/>
      </w:pPr>
      <w:r w:rsidRPr="00F87E91">
        <w:t>___________________________</w:t>
      </w:r>
    </w:p>
    <w:p w14:paraId="0EA52DD6" w14:textId="71DC1992" w:rsidR="003E3B18" w:rsidRDefault="003E3B18">
      <w:pPr>
        <w:rPr>
          <w:b/>
        </w:rPr>
      </w:pPr>
      <w:r>
        <w:rPr>
          <w:b/>
        </w:rPr>
        <w:br w:type="page"/>
      </w:r>
    </w:p>
    <w:p w14:paraId="6FE6517E" w14:textId="423BE3F6" w:rsidR="006402DE" w:rsidRPr="00F87E91" w:rsidRDefault="006402DE" w:rsidP="006402DE">
      <w:pPr>
        <w:overflowPunct w:val="0"/>
        <w:autoSpaceDE w:val="0"/>
        <w:autoSpaceDN w:val="0"/>
        <w:adjustRightInd w:val="0"/>
        <w:jc w:val="center"/>
        <w:rPr>
          <w:b/>
          <w:caps/>
        </w:rPr>
      </w:pPr>
      <w:r w:rsidRPr="00F87E91">
        <w:rPr>
          <w:b/>
        </w:rPr>
        <w:lastRenderedPageBreak/>
        <w:t>SAVIVALDYBĖS TARYBOS SPRENDIMO „</w:t>
      </w:r>
      <w:r w:rsidR="00FA58FD" w:rsidRPr="00F87E91">
        <w:rPr>
          <w:b/>
          <w:caps/>
        </w:rPr>
        <w:t>dėl anykščių rajono savivaldybės tarybos 2020 m. VASARIO 27 d. sprendimo NR. 1-TS-68 „dėl anykščių rajono savivaldybĖS turto perdavimo PANAUDOS PAGRINDAIS LAIKINAI NEATLYGINTINAI valdyti IR naudotiS tvarkos aprašo patvirtinimo“ pakeitimo</w:t>
      </w:r>
      <w:r w:rsidRPr="00F87E91">
        <w:rPr>
          <w:b/>
        </w:rPr>
        <w:t>“ PROJEKTO AIŠKINAMASIS RAŠTAS</w:t>
      </w:r>
    </w:p>
    <w:p w14:paraId="71D1326D" w14:textId="77777777" w:rsidR="006402DE" w:rsidRPr="00F87E91" w:rsidRDefault="006402DE" w:rsidP="003E3B18">
      <w:pPr>
        <w:spacing w:line="360" w:lineRule="auto"/>
        <w:ind w:firstLine="720"/>
        <w:jc w:val="both"/>
        <w:rPr>
          <w:b/>
        </w:rPr>
      </w:pPr>
    </w:p>
    <w:p w14:paraId="6A3A48A2" w14:textId="7C9D4AF0" w:rsidR="006402DE" w:rsidRPr="00F87E91" w:rsidRDefault="006402DE" w:rsidP="003E3B18">
      <w:pPr>
        <w:tabs>
          <w:tab w:val="left" w:pos="993"/>
        </w:tabs>
        <w:spacing w:line="360" w:lineRule="auto"/>
        <w:ind w:firstLine="720"/>
        <w:jc w:val="both"/>
        <w:rPr>
          <w:b/>
        </w:rPr>
      </w:pPr>
      <w:r w:rsidRPr="00F87E91">
        <w:rPr>
          <w:b/>
        </w:rPr>
        <w:t>1. Sprendimo projekto tikslai ir uždaviniai:</w:t>
      </w:r>
    </w:p>
    <w:p w14:paraId="26BAECF9" w14:textId="2E274834" w:rsidR="006402DE" w:rsidRPr="003E3B18" w:rsidRDefault="006907E7" w:rsidP="003E3B18">
      <w:pPr>
        <w:spacing w:line="360" w:lineRule="auto"/>
        <w:ind w:firstLine="720"/>
        <w:jc w:val="both"/>
      </w:pPr>
      <w:bookmarkStart w:id="4" w:name="_Hlk133495015"/>
      <w:r w:rsidRPr="00F87E91">
        <w:t xml:space="preserve">Lietuvos Respublikos </w:t>
      </w:r>
      <w:r w:rsidR="00B1628B" w:rsidRPr="00F87E91">
        <w:t xml:space="preserve">valstybės ir savivaldybių turto valdymo, naudojimo ir disponavimo juo įstatymo Nr. VIII-729 pakeitimo įstatymu Nr. XV-527 </w:t>
      </w:r>
      <w:bookmarkEnd w:id="4"/>
      <w:r w:rsidRPr="00F87E91">
        <w:t>buvo pakeist</w:t>
      </w:r>
      <w:r w:rsidR="00997908" w:rsidRPr="00F87E91">
        <w:t>os</w:t>
      </w:r>
      <w:r w:rsidRPr="00F87E91">
        <w:t xml:space="preserve"> </w:t>
      </w:r>
      <w:r w:rsidR="00B1628B" w:rsidRPr="00F87E91">
        <w:t>Lietuvos Respublikos valstybės ir savivaldybių turto valdymo, naudojimo ir disponavimo juo įstatymo nuostatos</w:t>
      </w:r>
      <w:r w:rsidR="00997908" w:rsidRPr="00F87E91">
        <w:t>, kurios įsigalioja 2026 m. birželio 1 d.</w:t>
      </w:r>
      <w:r w:rsidR="00B1628B" w:rsidRPr="00F87E91">
        <w:t xml:space="preserve"> </w:t>
      </w:r>
    </w:p>
    <w:p w14:paraId="6AF18A43" w14:textId="27F0C9F1" w:rsidR="006402DE" w:rsidRPr="00F87E91" w:rsidRDefault="006402DE" w:rsidP="003E3B18">
      <w:pPr>
        <w:tabs>
          <w:tab w:val="left" w:pos="993"/>
        </w:tabs>
        <w:spacing w:line="360" w:lineRule="auto"/>
        <w:ind w:firstLine="720"/>
        <w:jc w:val="both"/>
        <w:rPr>
          <w:b/>
        </w:rPr>
      </w:pPr>
      <w:r w:rsidRPr="00F87E91">
        <w:rPr>
          <w:rFonts w:eastAsia="Calibri"/>
          <w:b/>
        </w:rPr>
        <w:t xml:space="preserve">2. </w:t>
      </w:r>
      <w:r w:rsidRPr="00F87E91">
        <w:rPr>
          <w:b/>
        </w:rPr>
        <w:t>Siūlomos teisinio reguliavimo nuostatos ir laukiami rezultatai:</w:t>
      </w:r>
    </w:p>
    <w:p w14:paraId="1D4D3036" w14:textId="5B7FD906" w:rsidR="006402DE" w:rsidRPr="00F87E91" w:rsidRDefault="006907E7" w:rsidP="003E3B18">
      <w:pPr>
        <w:spacing w:line="360" w:lineRule="auto"/>
        <w:ind w:firstLine="720"/>
        <w:jc w:val="both"/>
      </w:pPr>
      <w:r w:rsidRPr="00F87E91">
        <w:t>Aprašo nuostatos bus suderintos su pasikeitusio teisinio reglamentavimo nuostatomis</w:t>
      </w:r>
      <w:r w:rsidR="006402DE" w:rsidRPr="00F87E91">
        <w:t>.</w:t>
      </w:r>
    </w:p>
    <w:p w14:paraId="5A3A464E" w14:textId="0A68FED0" w:rsidR="006402DE" w:rsidRPr="00F87E91" w:rsidRDefault="006402DE" w:rsidP="003E3B18">
      <w:pPr>
        <w:spacing w:line="360" w:lineRule="auto"/>
        <w:ind w:firstLine="720"/>
        <w:jc w:val="both"/>
        <w:rPr>
          <w:b/>
        </w:rPr>
      </w:pPr>
      <w:r w:rsidRPr="00F87E91">
        <w:rPr>
          <w:b/>
        </w:rPr>
        <w:t>3. Lėšų poreikis ir šaltiniai:</w:t>
      </w:r>
    </w:p>
    <w:p w14:paraId="321BE32A" w14:textId="790416F3" w:rsidR="006402DE" w:rsidRPr="003E3B18" w:rsidRDefault="006402DE" w:rsidP="003E3B18">
      <w:pPr>
        <w:spacing w:line="360" w:lineRule="auto"/>
        <w:ind w:firstLine="720"/>
        <w:jc w:val="both"/>
      </w:pPr>
      <w:r w:rsidRPr="00F87E91">
        <w:t>Nėra.</w:t>
      </w:r>
    </w:p>
    <w:p w14:paraId="10648645" w14:textId="2CF15A9F" w:rsidR="006402DE" w:rsidRPr="00F87E91" w:rsidRDefault="006402DE" w:rsidP="003E3B18">
      <w:pPr>
        <w:spacing w:line="360" w:lineRule="auto"/>
        <w:ind w:firstLine="720"/>
        <w:jc w:val="both"/>
        <w:rPr>
          <w:b/>
        </w:rPr>
      </w:pPr>
      <w:r w:rsidRPr="00F87E91">
        <w:rPr>
          <w:b/>
        </w:rPr>
        <w:t>4. Numatomo teisinio reguliavimo poveikio vertinimo rezultatai, galimos neigiamos priimto sprendimo pasekmės ir kokių priemonių reikėtų imtis, kad tokių pasekmių būtų išvengta:</w:t>
      </w:r>
    </w:p>
    <w:p w14:paraId="7B7FCAAC" w14:textId="77777777" w:rsidR="006402DE" w:rsidRPr="00F87E91" w:rsidRDefault="006402DE" w:rsidP="003E3B18">
      <w:pPr>
        <w:spacing w:line="360" w:lineRule="auto"/>
        <w:ind w:firstLine="720"/>
        <w:jc w:val="both"/>
      </w:pPr>
      <w:r w:rsidRPr="00F87E91">
        <w:t xml:space="preserve">Teisinio reguliavimo poveikio vertinimo rezultatai nevertinami. </w:t>
      </w:r>
    </w:p>
    <w:p w14:paraId="3DA02A8D" w14:textId="3B3917F6" w:rsidR="006402DE" w:rsidRPr="00F87E91" w:rsidRDefault="006402DE" w:rsidP="003E3B18">
      <w:pPr>
        <w:spacing w:line="360" w:lineRule="auto"/>
        <w:ind w:firstLine="720"/>
        <w:jc w:val="both"/>
      </w:pPr>
      <w:r w:rsidRPr="00F87E91">
        <w:t>Neigiamų priimto sprendimo pasekmių nenumatoma.</w:t>
      </w:r>
    </w:p>
    <w:p w14:paraId="79C85C58" w14:textId="2AE8992D" w:rsidR="006402DE" w:rsidRPr="00F87E91" w:rsidRDefault="006402DE" w:rsidP="003E3B18">
      <w:pPr>
        <w:spacing w:line="360" w:lineRule="auto"/>
        <w:ind w:firstLine="720"/>
        <w:jc w:val="both"/>
        <w:rPr>
          <w:b/>
        </w:rPr>
      </w:pPr>
      <w:r w:rsidRPr="00F87E91">
        <w:rPr>
          <w:b/>
        </w:rPr>
        <w:t>5. Kokius teisės aktus būtina priimti, kokius galiojančius teisės aktus reikia pakeisti ar pripažinti netekusiais galios – kas ir kada juos turėtų priimti:</w:t>
      </w:r>
    </w:p>
    <w:p w14:paraId="025DF37B" w14:textId="384912F6" w:rsidR="006402DE" w:rsidRPr="00F87E91" w:rsidRDefault="006907E7" w:rsidP="003E3B18">
      <w:pPr>
        <w:spacing w:line="360" w:lineRule="auto"/>
        <w:ind w:firstLine="720"/>
        <w:jc w:val="both"/>
      </w:pPr>
      <w:r w:rsidRPr="00F87E91">
        <w:t xml:space="preserve">Reikia pakeisti  Anykščių rajono savivaldybės tarybos </w:t>
      </w:r>
      <w:r w:rsidR="00FA58FD" w:rsidRPr="00F87E91">
        <w:rPr>
          <w:bCs/>
        </w:rPr>
        <w:t>2020 m. vasario 27 d. sprendim</w:t>
      </w:r>
      <w:r w:rsidR="00DE4B4C" w:rsidRPr="00F87E91">
        <w:rPr>
          <w:bCs/>
        </w:rPr>
        <w:t>ą</w:t>
      </w:r>
      <w:r w:rsidR="00FA58FD" w:rsidRPr="00F87E91">
        <w:rPr>
          <w:bCs/>
        </w:rPr>
        <w:t xml:space="preserve"> Nr. 1-TS-68 „Dėl Anykščių rajono savivaldybės turto perdavimo panaudos pagrindais laikinai neatlygintinai valdyti ir naudotis tvarkos aprašo patvirtinimo</w:t>
      </w:r>
      <w:r w:rsidR="00997908" w:rsidRPr="00F87E91">
        <w:rPr>
          <w:bCs/>
        </w:rPr>
        <w:t>“</w:t>
      </w:r>
      <w:r w:rsidR="006402DE" w:rsidRPr="00F87E91">
        <w:t>.</w:t>
      </w:r>
    </w:p>
    <w:p w14:paraId="18E403B8" w14:textId="7024CB48" w:rsidR="006402DE" w:rsidRPr="00F87E91" w:rsidRDefault="006402DE" w:rsidP="003E3B18">
      <w:pPr>
        <w:spacing w:line="360" w:lineRule="auto"/>
        <w:ind w:firstLine="720"/>
        <w:jc w:val="both"/>
        <w:rPr>
          <w:b/>
        </w:rPr>
      </w:pPr>
      <w:r w:rsidRPr="00F87E91">
        <w:rPr>
          <w:b/>
        </w:rPr>
        <w:t>6. Sprendimo įgyvendinimo terminai – kas, ką ir kada turėtų atlikti:</w:t>
      </w:r>
    </w:p>
    <w:p w14:paraId="13670CED" w14:textId="4E978F6D" w:rsidR="006402DE" w:rsidRPr="003E3B18" w:rsidRDefault="00997908" w:rsidP="003E3B18">
      <w:pPr>
        <w:spacing w:line="360" w:lineRule="auto"/>
        <w:ind w:firstLine="720"/>
        <w:jc w:val="both"/>
      </w:pPr>
      <w:r w:rsidRPr="00F87E91">
        <w:t xml:space="preserve">Tarybos sprendimas įsigalioja </w:t>
      </w:r>
      <w:r w:rsidR="00052417" w:rsidRPr="00F87E91">
        <w:rPr>
          <w:bCs/>
        </w:rPr>
        <w:t>2026 m. birželio 1 d</w:t>
      </w:r>
      <w:r w:rsidRPr="00F87E91">
        <w:t>.</w:t>
      </w:r>
    </w:p>
    <w:p w14:paraId="6A19231A" w14:textId="2766359F" w:rsidR="006402DE" w:rsidRPr="00F87E91" w:rsidRDefault="006402DE" w:rsidP="003E3B18">
      <w:pPr>
        <w:spacing w:line="360" w:lineRule="auto"/>
        <w:ind w:firstLine="720"/>
        <w:jc w:val="both"/>
        <w:rPr>
          <w:b/>
        </w:rPr>
      </w:pPr>
      <w:r w:rsidRPr="00F87E91">
        <w:rPr>
          <w:b/>
        </w:rPr>
        <w:t>7. Sprendimo projekto rengimo metu gauti specialistų vertinimai ir išvados:</w:t>
      </w:r>
    </w:p>
    <w:p w14:paraId="6B72E2A1" w14:textId="6A7AD3FE" w:rsidR="006402DE" w:rsidRPr="00F87E91" w:rsidRDefault="006402DE" w:rsidP="003E3B18">
      <w:pPr>
        <w:spacing w:line="360" w:lineRule="auto"/>
        <w:ind w:firstLine="720"/>
        <w:jc w:val="both"/>
      </w:pPr>
      <w:r w:rsidRPr="00F87E91">
        <w:t>Negauti.</w:t>
      </w:r>
    </w:p>
    <w:p w14:paraId="459CB39E" w14:textId="436C8DBE" w:rsidR="006402DE" w:rsidRPr="00F87E91" w:rsidRDefault="006402DE" w:rsidP="003E3B18">
      <w:pPr>
        <w:spacing w:line="360" w:lineRule="auto"/>
        <w:ind w:firstLine="720"/>
        <w:jc w:val="both"/>
        <w:rPr>
          <w:b/>
        </w:rPr>
      </w:pPr>
      <w:r w:rsidRPr="00F87E91">
        <w:rPr>
          <w:b/>
        </w:rPr>
        <w:t>8. Kiti reikalingi pagrindimai, skaičiavimai ir paaiškinimai:</w:t>
      </w:r>
    </w:p>
    <w:p w14:paraId="27A392CF" w14:textId="77777777" w:rsidR="006402DE" w:rsidRPr="00F87E91" w:rsidRDefault="006402DE" w:rsidP="003E3B18">
      <w:pPr>
        <w:spacing w:line="360" w:lineRule="auto"/>
        <w:ind w:firstLine="720"/>
        <w:jc w:val="both"/>
      </w:pPr>
      <w:r w:rsidRPr="00F87E91">
        <w:t>Nėra.</w:t>
      </w:r>
    </w:p>
    <w:p w14:paraId="44F4C729" w14:textId="16D97A9C" w:rsidR="006402DE" w:rsidRPr="00F87E91" w:rsidRDefault="006402DE" w:rsidP="003E3B18">
      <w:pPr>
        <w:spacing w:line="360" w:lineRule="auto"/>
        <w:ind w:firstLine="720"/>
        <w:jc w:val="both"/>
      </w:pPr>
      <w:r w:rsidRPr="00F87E91">
        <w:rPr>
          <w:b/>
        </w:rPr>
        <w:t>9. Sprendimo projekto iniciatoriai ir rengėjai, pranešėjas:</w:t>
      </w:r>
      <w:r w:rsidRPr="00F87E91">
        <w:t xml:space="preserve"> </w:t>
      </w:r>
    </w:p>
    <w:p w14:paraId="7D894B01" w14:textId="77777777" w:rsidR="006402DE" w:rsidRPr="00F87E91" w:rsidRDefault="006402DE" w:rsidP="003E3B18">
      <w:pPr>
        <w:spacing w:line="360" w:lineRule="auto"/>
        <w:ind w:firstLine="720"/>
        <w:jc w:val="both"/>
      </w:pPr>
      <w:r w:rsidRPr="00F87E91">
        <w:t xml:space="preserve">Iniciatorius – </w:t>
      </w:r>
      <w:r w:rsidR="001C4364" w:rsidRPr="00F87E91">
        <w:t>Viešųjų pirkimų ir turto skyrius</w:t>
      </w:r>
      <w:r w:rsidRPr="00F87E91">
        <w:t>.</w:t>
      </w:r>
    </w:p>
    <w:p w14:paraId="170F60C6" w14:textId="77777777" w:rsidR="006402DE" w:rsidRPr="00F87E91" w:rsidRDefault="006402DE" w:rsidP="003E3B18">
      <w:pPr>
        <w:spacing w:line="360" w:lineRule="auto"/>
        <w:ind w:firstLine="720"/>
        <w:jc w:val="both"/>
      </w:pPr>
      <w:r w:rsidRPr="00F87E91">
        <w:t>Projekto rengėja – Viešųjų pirkimų ir turto skyriaus vedėjo pavaduotoja J. Pipirienė.</w:t>
      </w:r>
    </w:p>
    <w:p w14:paraId="440045B3" w14:textId="77777777" w:rsidR="006402DE" w:rsidRPr="00F87E91" w:rsidRDefault="006402DE" w:rsidP="003E3B18">
      <w:pPr>
        <w:spacing w:line="360" w:lineRule="auto"/>
        <w:ind w:firstLine="720"/>
        <w:jc w:val="both"/>
      </w:pPr>
      <w:r w:rsidRPr="00F87E91">
        <w:t xml:space="preserve">Pranešėja –Viešųjų pirkimų ir turto skyriaus vedėjo pavaduotoja J. Pipirienė.            </w:t>
      </w:r>
    </w:p>
    <w:p w14:paraId="597EBF97" w14:textId="77777777" w:rsidR="006402DE" w:rsidRPr="00F87E91" w:rsidRDefault="006402DE" w:rsidP="006402DE"/>
    <w:p w14:paraId="6E88DC58" w14:textId="77777777" w:rsidR="006402DE" w:rsidRPr="00F87E91" w:rsidRDefault="006402DE" w:rsidP="006402DE">
      <w:pPr>
        <w:overflowPunct w:val="0"/>
        <w:autoSpaceDE w:val="0"/>
        <w:autoSpaceDN w:val="0"/>
        <w:adjustRightInd w:val="0"/>
      </w:pPr>
    </w:p>
    <w:p w14:paraId="00820838" w14:textId="77777777" w:rsidR="004C4DA6" w:rsidRPr="00F87E91" w:rsidRDefault="00052417" w:rsidP="003E3B18">
      <w:pPr>
        <w:pStyle w:val="Pagrindinistekstas"/>
        <w:ind w:right="-1" w:firstLine="7230"/>
        <w:jc w:val="left"/>
        <w:rPr>
          <w:b/>
        </w:rPr>
      </w:pPr>
      <w:r w:rsidRPr="00F87E91">
        <w:rPr>
          <w:b/>
        </w:rPr>
        <w:lastRenderedPageBreak/>
        <w:t>Projekto l</w:t>
      </w:r>
      <w:r w:rsidR="006402DE" w:rsidRPr="00F87E91">
        <w:rPr>
          <w:b/>
        </w:rPr>
        <w:t xml:space="preserve">yginamasis </w:t>
      </w:r>
    </w:p>
    <w:p w14:paraId="0BCF9428" w14:textId="317C16C3" w:rsidR="006402DE" w:rsidRPr="00F87E91" w:rsidRDefault="006402DE" w:rsidP="003E3B18">
      <w:pPr>
        <w:pStyle w:val="Pagrindinistekstas"/>
        <w:ind w:firstLine="7230"/>
        <w:jc w:val="left"/>
        <w:rPr>
          <w:b/>
        </w:rPr>
      </w:pPr>
      <w:r w:rsidRPr="00F87E91">
        <w:rPr>
          <w:b/>
        </w:rPr>
        <w:t>variantas</w:t>
      </w:r>
    </w:p>
    <w:p w14:paraId="73887C5E" w14:textId="59D86859" w:rsidR="006402DE" w:rsidRPr="003E3B18" w:rsidRDefault="00F94BF4" w:rsidP="003E3B18">
      <w:pPr>
        <w:overflowPunct w:val="0"/>
        <w:autoSpaceDE w:val="0"/>
        <w:autoSpaceDN w:val="0"/>
        <w:adjustRightInd w:val="0"/>
        <w:ind w:right="-273"/>
        <w:jc w:val="center"/>
        <w:rPr>
          <w:noProof/>
          <w:lang w:val="en-US"/>
        </w:rPr>
      </w:pPr>
      <w:r w:rsidRPr="00F87E91">
        <w:rPr>
          <w:noProof/>
          <w:lang w:val="en-US"/>
        </w:rPr>
        <w:drawing>
          <wp:inline distT="0" distB="0" distL="0" distR="0" wp14:anchorId="117F8E40" wp14:editId="1AD42D8F">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182772" w14:textId="77777777" w:rsidR="006402DE" w:rsidRPr="00F87E91" w:rsidRDefault="006402DE" w:rsidP="006402DE">
      <w:pPr>
        <w:overflowPunct w:val="0"/>
        <w:autoSpaceDE w:val="0"/>
        <w:autoSpaceDN w:val="0"/>
        <w:adjustRightInd w:val="0"/>
        <w:jc w:val="center"/>
        <w:rPr>
          <w:b/>
          <w:szCs w:val="20"/>
        </w:rPr>
      </w:pPr>
      <w:r w:rsidRPr="00F87E91">
        <w:rPr>
          <w:b/>
        </w:rPr>
        <w:t>ANYKŠČIŲ RAJONO SAVIVALDYBĖS</w:t>
      </w:r>
    </w:p>
    <w:p w14:paraId="77AE1FA5" w14:textId="77777777" w:rsidR="006402DE" w:rsidRPr="00F87E91" w:rsidRDefault="006402DE" w:rsidP="006402DE">
      <w:pPr>
        <w:overflowPunct w:val="0"/>
        <w:autoSpaceDE w:val="0"/>
        <w:autoSpaceDN w:val="0"/>
        <w:adjustRightInd w:val="0"/>
        <w:jc w:val="center"/>
        <w:rPr>
          <w:b/>
          <w:szCs w:val="20"/>
        </w:rPr>
      </w:pPr>
      <w:r w:rsidRPr="00F87E91">
        <w:rPr>
          <w:b/>
        </w:rPr>
        <w:t>TARYBA</w:t>
      </w:r>
    </w:p>
    <w:p w14:paraId="6E00F7F9" w14:textId="77777777" w:rsidR="006402DE" w:rsidRPr="00F87E91" w:rsidRDefault="006402DE" w:rsidP="006402DE">
      <w:pPr>
        <w:overflowPunct w:val="0"/>
        <w:autoSpaceDE w:val="0"/>
        <w:autoSpaceDN w:val="0"/>
        <w:adjustRightInd w:val="0"/>
        <w:jc w:val="center"/>
        <w:rPr>
          <w:b/>
          <w:sz w:val="28"/>
          <w:szCs w:val="20"/>
        </w:rPr>
      </w:pPr>
    </w:p>
    <w:p w14:paraId="3635EF30" w14:textId="77777777" w:rsidR="00FA58FD" w:rsidRPr="00F87E91" w:rsidRDefault="00FA58FD" w:rsidP="00FA58FD">
      <w:pPr>
        <w:overflowPunct w:val="0"/>
        <w:autoSpaceDE w:val="0"/>
        <w:autoSpaceDN w:val="0"/>
        <w:adjustRightInd w:val="0"/>
        <w:ind w:right="-1"/>
        <w:jc w:val="center"/>
        <w:rPr>
          <w:b/>
        </w:rPr>
      </w:pPr>
      <w:r w:rsidRPr="00F87E91">
        <w:rPr>
          <w:b/>
        </w:rPr>
        <w:t>SPRENDIMAS</w:t>
      </w:r>
    </w:p>
    <w:p w14:paraId="4E25D549" w14:textId="77777777" w:rsidR="00FA58FD" w:rsidRPr="00F87E91" w:rsidRDefault="00FA58FD" w:rsidP="00FA58FD">
      <w:pPr>
        <w:overflowPunct w:val="0"/>
        <w:autoSpaceDE w:val="0"/>
        <w:autoSpaceDN w:val="0"/>
        <w:adjustRightInd w:val="0"/>
        <w:ind w:right="-1"/>
        <w:jc w:val="center"/>
        <w:rPr>
          <w:b/>
          <w:caps/>
        </w:rPr>
      </w:pPr>
      <w:r w:rsidRPr="00F87E91">
        <w:rPr>
          <w:b/>
          <w:caps/>
        </w:rPr>
        <w:t>dėl anykščių rajono savivaldybės tarybos 2020 m. VASARIO 27 d. sprendimo NR. 1-TS-68 „dėl anykščių rajono savivaldybĖS turto perdavimo PANAUDOS PAGRINDAIS LAIKINAI NEATLYGINTINAI valdyti IR naudotiS tvarkos aprašo patvirtinimo“ pakeitimo</w:t>
      </w:r>
    </w:p>
    <w:p w14:paraId="1C742AFD" w14:textId="77777777" w:rsidR="006402DE" w:rsidRPr="00F87E91" w:rsidRDefault="006402DE" w:rsidP="006402DE">
      <w:pPr>
        <w:overflowPunct w:val="0"/>
        <w:autoSpaceDE w:val="0"/>
        <w:autoSpaceDN w:val="0"/>
        <w:adjustRightInd w:val="0"/>
        <w:jc w:val="center"/>
        <w:rPr>
          <w:szCs w:val="20"/>
        </w:rPr>
      </w:pPr>
    </w:p>
    <w:p w14:paraId="2FA1DABE" w14:textId="6465CE18" w:rsidR="006402DE" w:rsidRPr="00F87E91" w:rsidRDefault="006402DE" w:rsidP="006402DE">
      <w:pPr>
        <w:overflowPunct w:val="0"/>
        <w:autoSpaceDE w:val="0"/>
        <w:autoSpaceDN w:val="0"/>
        <w:adjustRightInd w:val="0"/>
        <w:jc w:val="center"/>
        <w:rPr>
          <w:szCs w:val="20"/>
        </w:rPr>
      </w:pPr>
      <w:fldSimple w:instr=" FILLIN &quot;data&quot; \* MERGEFORMAT ">
        <w:r w:rsidRPr="00F87E91">
          <w:t xml:space="preserve">2026 m. </w:t>
        </w:r>
        <w:r w:rsidR="002D174F" w:rsidRPr="00F87E91">
          <w:t>gegužės</w:t>
        </w:r>
        <w:r w:rsidRPr="00F87E91">
          <w:t xml:space="preserve"> </w:t>
        </w:r>
        <w:r w:rsidR="00E02CF8" w:rsidRPr="00F87E91">
          <w:t>28</w:t>
        </w:r>
        <w:r w:rsidRPr="00F87E91">
          <w:t xml:space="preserve"> d.</w:t>
        </w:r>
      </w:fldSimple>
      <w:r w:rsidRPr="00F87E91">
        <w:t xml:space="preserve"> Nr. 1-T-</w:t>
      </w:r>
      <w:r w:rsidR="000E37E6">
        <w:t>149</w:t>
      </w:r>
      <w:r w:rsidRPr="00F87E91">
        <w:fldChar w:fldCharType="begin"/>
      </w:r>
      <w:r w:rsidRPr="00F87E91">
        <w:instrText xml:space="preserve"> FILLIN "indeksas" \* MERGEFORMAT </w:instrText>
      </w:r>
      <w:r w:rsidRPr="00F87E91">
        <w:fldChar w:fldCharType="end"/>
      </w:r>
    </w:p>
    <w:p w14:paraId="6F5172A7" w14:textId="77777777" w:rsidR="006402DE" w:rsidRPr="00F87E91" w:rsidRDefault="006402DE" w:rsidP="006402DE">
      <w:pPr>
        <w:overflowPunct w:val="0"/>
        <w:autoSpaceDE w:val="0"/>
        <w:autoSpaceDN w:val="0"/>
        <w:adjustRightInd w:val="0"/>
        <w:jc w:val="center"/>
      </w:pPr>
      <w:r w:rsidRPr="00F87E91">
        <w:t>Anykščia</w:t>
      </w:r>
      <w:r w:rsidR="002029D1" w:rsidRPr="00F87E91">
        <w:t>i</w:t>
      </w:r>
    </w:p>
    <w:p w14:paraId="5CC81EFF" w14:textId="77777777" w:rsidR="005E19D4" w:rsidRPr="00F87E91" w:rsidRDefault="005E19D4" w:rsidP="005E19D4">
      <w:pPr>
        <w:pStyle w:val="Pagrindinistekstas"/>
        <w:ind w:right="-1"/>
        <w:jc w:val="center"/>
        <w:rPr>
          <w:bCs w:val="0"/>
        </w:rPr>
      </w:pPr>
    </w:p>
    <w:p w14:paraId="045A022B" w14:textId="576D8138" w:rsidR="005E19D4" w:rsidRPr="00F87E91" w:rsidRDefault="005E19D4" w:rsidP="005E19D4">
      <w:pPr>
        <w:pStyle w:val="Pagrindinistekstas"/>
        <w:spacing w:line="360" w:lineRule="auto"/>
        <w:ind w:firstLine="851"/>
        <w:rPr>
          <w:bCs w:val="0"/>
        </w:rPr>
      </w:pPr>
      <w:r w:rsidRPr="00F87E91">
        <w:rPr>
          <w:bCs w:val="0"/>
        </w:rPr>
        <w:t>Vadovaudamasi Lietuvos Respublikos vietos savivaldos įstatymo 15 straipsnio 2 dalies 19 punktu, 16 straipsnio 1 dalimi, Lietuvos Respublikos valstybės ir savivaldybių turto valdymo, naudojimo ir disponavimo juo įstatymo 14 straipsniu, 27 straipsnio 1 dalies 2 punktu, Lietuvos Respublikos valstybės ir savivaldybių turto valdymo, naudojimo ir disponavimo juo įstatymo Nr. VIII-729 pakeitimo įstatymo 2 straipsnio 2 dalimi</w:t>
      </w:r>
      <w:r w:rsidR="00D6355D">
        <w:rPr>
          <w:bCs w:val="0"/>
        </w:rPr>
        <w:t>,</w:t>
      </w:r>
      <w:r w:rsidRPr="00F87E91">
        <w:rPr>
          <w:bCs w:val="0"/>
        </w:rPr>
        <w:t xml:space="preserve"> Anykščių rajono savivaldybės taryba n u s p r e n d ž i a:</w:t>
      </w:r>
    </w:p>
    <w:p w14:paraId="0C11E3D2" w14:textId="76634B27" w:rsidR="005E19D4" w:rsidRPr="00F87E91" w:rsidRDefault="005E19D4" w:rsidP="00E42BA5">
      <w:pPr>
        <w:pStyle w:val="Pagrindinistekstas"/>
        <w:numPr>
          <w:ilvl w:val="0"/>
          <w:numId w:val="25"/>
        </w:numPr>
        <w:spacing w:line="360" w:lineRule="auto"/>
        <w:ind w:left="0" w:firstLine="851"/>
        <w:rPr>
          <w:szCs w:val="24"/>
        </w:rPr>
      </w:pPr>
      <w:r w:rsidRPr="00F87E91">
        <w:t>Pakeisti Anykščių rajono savivaldybės turto perdavimo panaudos pagrindais laikinai neatlygintinai valdyti ir naudotis tvarkos aprašą, patvirtintą Anykščių rajono savivaldybės tarybos 2020 m. vasario 27 d. sprendimu Nr. 1-TS-68 „Dėl Anykščių rajono savivaldybės turto perdavimo panaudos pagrindais laikinai neatlygintinai valdyti ir naudotis tvarkos aprašo patvirtinimo“:</w:t>
      </w:r>
    </w:p>
    <w:p w14:paraId="255DAB9C" w14:textId="16FBE7A7" w:rsidR="005E19D4" w:rsidRPr="00F87E91" w:rsidRDefault="005E19D4" w:rsidP="00E42BA5">
      <w:pPr>
        <w:pStyle w:val="Pagrindinistekstas"/>
        <w:numPr>
          <w:ilvl w:val="1"/>
          <w:numId w:val="26"/>
        </w:numPr>
        <w:spacing w:line="360" w:lineRule="auto"/>
        <w:ind w:left="0" w:firstLine="851"/>
        <w:rPr>
          <w:szCs w:val="24"/>
        </w:rPr>
      </w:pPr>
      <w:r w:rsidRPr="00F87E91">
        <w:t xml:space="preserve"> Pakeisti 4</w:t>
      </w:r>
      <w:r w:rsidRPr="00F87E91">
        <w:rPr>
          <w:szCs w:val="24"/>
        </w:rPr>
        <w:t xml:space="preserve"> punktą ir jį išdėstyti taip:</w:t>
      </w:r>
    </w:p>
    <w:p w14:paraId="158D3B9E" w14:textId="77777777" w:rsidR="005E19D4" w:rsidRPr="00F87E91" w:rsidRDefault="005E19D4" w:rsidP="005E19D4">
      <w:pPr>
        <w:spacing w:line="360" w:lineRule="auto"/>
        <w:ind w:left="851"/>
        <w:jc w:val="both"/>
      </w:pPr>
      <w:r w:rsidRPr="00F87E91">
        <w:t>„4. Savivaldybės turtas panaudos pagrindais gali būti perduodamas:</w:t>
      </w:r>
    </w:p>
    <w:p w14:paraId="6634DBDC" w14:textId="77777777" w:rsidR="005E19D4" w:rsidRPr="00F87E91" w:rsidRDefault="005E19D4" w:rsidP="005E19D4">
      <w:pPr>
        <w:spacing w:line="360" w:lineRule="auto"/>
        <w:ind w:firstLine="851"/>
        <w:jc w:val="both"/>
      </w:pPr>
      <w:r w:rsidRPr="00F87E91">
        <w:t xml:space="preserve">4.1. biudžetinėms įstaigoms </w:t>
      </w:r>
      <w:r w:rsidRPr="00F87E91">
        <w:rPr>
          <w:strike/>
        </w:rPr>
        <w:t>– ne ilgesniam kaip 20 (dvidešimties) metų laikotarpiui</w:t>
      </w:r>
      <w:r w:rsidRPr="00F87E91">
        <w:t>;</w:t>
      </w:r>
    </w:p>
    <w:p w14:paraId="14E3815C" w14:textId="77777777" w:rsidR="005E19D4" w:rsidRPr="00F87E91" w:rsidRDefault="005E19D4" w:rsidP="005E19D4">
      <w:pPr>
        <w:spacing w:line="360" w:lineRule="auto"/>
        <w:ind w:firstLine="851"/>
        <w:jc w:val="both"/>
      </w:pPr>
      <w:r w:rsidRPr="00F87E91">
        <w:t xml:space="preserve">4.2. viešosioms įstaigoms, kurios pagal Lietuvos Respublikos viešojo sektoriaus atskaitomybės įstatymą laikomos viešojo sektoriaus subjektais, viešosioms įstaigoms – mokykloms, o viešosioms įstaigoms – </w:t>
      </w:r>
      <w:r w:rsidRPr="00F87E91">
        <w:rPr>
          <w:b/>
          <w:bCs/>
        </w:rPr>
        <w:t>profesionaliojo scenos meno įstaigoms, kurios neturi nuosavybės teise nekilnojamojo turto, naudojamo viešai atliekamiems profesionaliojo scenos meno kūriniams, gali būti perduodamas tik savivaldybės nekilnojamas turtas</w:t>
      </w:r>
      <w:r w:rsidRPr="00F87E91">
        <w:t xml:space="preserve"> –</w:t>
      </w:r>
      <w:r w:rsidRPr="00F87E91">
        <w:rPr>
          <w:strike/>
        </w:rPr>
        <w:t xml:space="preserve"> ne ilgesniam kaip 10 (dešimties) metų laikotarpiui</w:t>
      </w:r>
      <w:r w:rsidRPr="00F87E91">
        <w:t>;</w:t>
      </w:r>
    </w:p>
    <w:p w14:paraId="76E65240" w14:textId="77777777" w:rsidR="005E19D4" w:rsidRPr="00F87E91" w:rsidRDefault="005E19D4" w:rsidP="005E19D4">
      <w:pPr>
        <w:spacing w:line="360" w:lineRule="auto"/>
        <w:ind w:firstLine="851"/>
        <w:jc w:val="both"/>
      </w:pPr>
      <w:r w:rsidRPr="00F87E91">
        <w:t xml:space="preserve">4.3. asociacijoms (tik Aprašo 6 punkte nustatytiems veiklos tikslams) </w:t>
      </w:r>
      <w:r w:rsidRPr="00F87E91">
        <w:rPr>
          <w:strike/>
        </w:rPr>
        <w:t>– ne ilgesniam kaip 10 (dešimties) metų laikotarpiui</w:t>
      </w:r>
      <w:r w:rsidRPr="00F87E91">
        <w:t>;</w:t>
      </w:r>
    </w:p>
    <w:p w14:paraId="7CEE6B6A" w14:textId="77777777" w:rsidR="005E19D4" w:rsidRPr="00F87E91" w:rsidRDefault="005E19D4" w:rsidP="005E19D4">
      <w:pPr>
        <w:spacing w:line="360" w:lineRule="auto"/>
        <w:ind w:firstLine="851"/>
        <w:jc w:val="both"/>
      </w:pPr>
      <w:r w:rsidRPr="00F87E91">
        <w:t xml:space="preserve">4.4. labdaros ir paramos fondams (tik Aprašo 6 punkte nustatytiems veiklos tikslams) </w:t>
      </w:r>
      <w:r w:rsidRPr="00F87E91">
        <w:rPr>
          <w:strike/>
        </w:rPr>
        <w:t>– ne ilgesniam kaip 10 (dešimties) metų laikotarpiui</w:t>
      </w:r>
      <w:r w:rsidRPr="00F87E91">
        <w:t>;</w:t>
      </w:r>
    </w:p>
    <w:p w14:paraId="619BBF9C" w14:textId="77777777" w:rsidR="005E19D4" w:rsidRPr="00F87E91" w:rsidRDefault="005E19D4" w:rsidP="005E19D4">
      <w:pPr>
        <w:spacing w:line="360" w:lineRule="auto"/>
        <w:ind w:firstLine="851"/>
        <w:jc w:val="both"/>
      </w:pPr>
      <w:r w:rsidRPr="00F87E91">
        <w:lastRenderedPageBreak/>
        <w:t xml:space="preserve">4.5. egzilio sąlygomis veikiančioms aukštosioms </w:t>
      </w:r>
      <w:r w:rsidRPr="00F87E91">
        <w:rPr>
          <w:strike/>
        </w:rPr>
        <w:t>mokykloms – ne ilgesniam kaip 10 (dešimties) metų laikotarpiui</w:t>
      </w:r>
      <w:r w:rsidRPr="00F87E91">
        <w:t>;</w:t>
      </w:r>
    </w:p>
    <w:p w14:paraId="2F12B87D" w14:textId="7F3F6F89" w:rsidR="005E19D4" w:rsidRPr="00F87E91" w:rsidRDefault="005E19D4" w:rsidP="005E19D4">
      <w:pPr>
        <w:spacing w:line="360" w:lineRule="auto"/>
        <w:ind w:firstLine="851"/>
        <w:jc w:val="both"/>
      </w:pPr>
      <w:r w:rsidRPr="00F87E91">
        <w:t xml:space="preserve">4.6. kitiems subjektams, jeigu tokio perdavimo tvarka ir sąlygos nustatytos Lietuvos Respublikos Prezidento įstatyme, Lietuvos Respublikos </w:t>
      </w:r>
      <w:r w:rsidRPr="00F87E91">
        <w:rPr>
          <w:strike/>
        </w:rPr>
        <w:t>neįgaliųjų socialinės integracijos</w:t>
      </w:r>
      <w:r w:rsidRPr="00F87E91">
        <w:t xml:space="preserve"> </w:t>
      </w:r>
      <w:r w:rsidRPr="00F87E91">
        <w:rPr>
          <w:b/>
          <w:bCs/>
        </w:rPr>
        <w:t xml:space="preserve">asmens su negalia teisių apsaugos pagrindų </w:t>
      </w:r>
      <w:r w:rsidRPr="00F87E91">
        <w:t xml:space="preserve">įstatyme, Lietuvos Respublikos švietimo įstatyme, Lietuvos Respublikos šeimynų įstatyme, Lietuvos Respublikos Lietuvos šaulių sąjungos įstatyme, Lietuvos Respublikos investicijų įstatyme, </w:t>
      </w:r>
      <w:r w:rsidRPr="00F87E91">
        <w:rPr>
          <w:strike/>
        </w:rPr>
        <w:t>Lietuvos Respublikos koncesijų įstatyme,</w:t>
      </w:r>
      <w:r w:rsidRPr="00F87E91">
        <w:t xml:space="preserve"> Lietuvos Respublikos valstybės įmonės Lietuvos oro uostų valdomų oro uostų koncesijos įstatyme, </w:t>
      </w:r>
      <w:r w:rsidRPr="00F87E91">
        <w:rPr>
          <w:b/>
          <w:bCs/>
        </w:rPr>
        <w:t>Lietuvos Respublikos įstatyme „Dėl užsieniečių teisinės padėties</w:t>
      </w:r>
      <w:r w:rsidRPr="00F87E91">
        <w:t xml:space="preserve">“, Lietuvos Respublikos tarptautinėse sutartyse ar tarptautiniuose susitarimuose </w:t>
      </w:r>
      <w:r w:rsidRPr="00F87E91">
        <w:rPr>
          <w:strike/>
        </w:rPr>
        <w:t>– ne ilgesniam kaip 10 (dešimties) metų laikotarpiui</w:t>
      </w:r>
      <w:r w:rsidRPr="00F87E91">
        <w:t>;</w:t>
      </w:r>
    </w:p>
    <w:p w14:paraId="7C3C4DB3" w14:textId="77777777" w:rsidR="005E19D4" w:rsidRPr="00F87E91" w:rsidRDefault="005E19D4" w:rsidP="005E19D4">
      <w:pPr>
        <w:pStyle w:val="Pagrindinistekstas"/>
        <w:spacing w:line="360" w:lineRule="auto"/>
        <w:ind w:firstLine="851"/>
        <w:rPr>
          <w:bCs w:val="0"/>
        </w:rPr>
      </w:pPr>
      <w:r w:rsidRPr="00F87E91">
        <w:rPr>
          <w:bCs w:val="0"/>
        </w:rPr>
        <w:t xml:space="preserve">4.7. viešosios naudos nevyriausybinėms organizacijoms, teikiančioms nemokamą kompleksinę pagalbą krizinį nėštumą išgyvenančioms moterims ir jų artimiesiems, arba viešosios naudos nevyriausybinėms organizacijoms, teikiančioms nemokamą paliatyviąją pagalbą </w:t>
      </w:r>
      <w:r w:rsidRPr="00F87E91">
        <w:rPr>
          <w:strike/>
        </w:rPr>
        <w:t>– ne ilgesniam kaip 10 (dešimties) metų laikotarpiui</w:t>
      </w:r>
      <w:r w:rsidRPr="00F87E91">
        <w:rPr>
          <w:bCs w:val="0"/>
        </w:rPr>
        <w:t>;</w:t>
      </w:r>
    </w:p>
    <w:p w14:paraId="307DD85F" w14:textId="77777777" w:rsidR="005E19D4" w:rsidRPr="00F87E91" w:rsidRDefault="005E19D4" w:rsidP="005E19D4">
      <w:pPr>
        <w:pStyle w:val="Pagrindinistekstas"/>
        <w:spacing w:line="360" w:lineRule="auto"/>
        <w:ind w:firstLine="851"/>
      </w:pPr>
      <w:r w:rsidRPr="00F87E91">
        <w:rPr>
          <w:bCs w:val="0"/>
        </w:rPr>
        <w:t xml:space="preserve">4.8. regionų plėtros taryboms </w:t>
      </w:r>
      <w:r w:rsidRPr="00F87E91">
        <w:rPr>
          <w:bCs w:val="0"/>
          <w:strike/>
        </w:rPr>
        <w:t>– ne ilgesniam kaip 10 (dešimties) metų laikotarpiui</w:t>
      </w:r>
      <w:r w:rsidRPr="00F87E91">
        <w:rPr>
          <w:bCs w:val="0"/>
        </w:rPr>
        <w:t>.</w:t>
      </w:r>
      <w:r w:rsidRPr="00F87E91">
        <w:t>“</w:t>
      </w:r>
    </w:p>
    <w:p w14:paraId="66E2703A" w14:textId="28543A29" w:rsidR="005E19D4" w:rsidRPr="00F87E91" w:rsidRDefault="00E42BA5" w:rsidP="00E42BA5">
      <w:pPr>
        <w:pStyle w:val="Sraopastraipa"/>
        <w:numPr>
          <w:ilvl w:val="1"/>
          <w:numId w:val="26"/>
        </w:numPr>
        <w:spacing w:line="360" w:lineRule="auto"/>
        <w:ind w:left="0" w:firstLine="851"/>
        <w:jc w:val="both"/>
        <w:rPr>
          <w:bCs/>
        </w:rPr>
      </w:pPr>
      <w:r w:rsidRPr="00F87E91">
        <w:t xml:space="preserve"> </w:t>
      </w:r>
      <w:r w:rsidR="005E19D4" w:rsidRPr="00F87E91">
        <w:t>Pakeisti 5 punktą ir jį išdėstyti taip:</w:t>
      </w:r>
    </w:p>
    <w:p w14:paraId="17F8585C" w14:textId="45B5D549" w:rsidR="005E19D4" w:rsidRPr="00F87E91" w:rsidRDefault="005E19D4" w:rsidP="005E19D4">
      <w:pPr>
        <w:spacing w:line="360" w:lineRule="auto"/>
        <w:ind w:firstLine="851"/>
        <w:jc w:val="both"/>
      </w:pPr>
      <w:r w:rsidRPr="00F87E91">
        <w:t xml:space="preserve">„5. Savivaldybės ilgalaikis materialusis turtas </w:t>
      </w:r>
      <w:r w:rsidRPr="00F87E91">
        <w:rPr>
          <w:b/>
          <w:bCs/>
        </w:rPr>
        <w:t>Aprašo 4.1 papunkyje nurodytiems subjektams perduodamas panaudos teise ne ilgesniam kaip 20 (dvidešimties) metų laikotarpiui</w:t>
      </w:r>
      <w:r w:rsidRPr="00F87E91">
        <w:t xml:space="preserve">, 4.2–4.8 papunkčiuose nurodytiems subjektams </w:t>
      </w:r>
      <w:r w:rsidRPr="00F87E91">
        <w:rPr>
          <w:strike/>
        </w:rPr>
        <w:t>perduodamas panaudos teise</w:t>
      </w:r>
      <w:r w:rsidRPr="00F87E91">
        <w:t xml:space="preserve"> – ne ilgesniam kaip 10 (dešimties) metų laikotarpiui </w:t>
      </w:r>
      <w:r w:rsidRPr="00F87E91">
        <w:rPr>
          <w:strike/>
        </w:rPr>
        <w:t>tik jeigu įstatymai nenustato kitaip</w:t>
      </w:r>
      <w:r w:rsidRPr="00F87E91">
        <w:t xml:space="preserve"> </w:t>
      </w:r>
      <w:r w:rsidRPr="00F87E91">
        <w:rPr>
          <w:b/>
          <w:bCs/>
        </w:rPr>
        <w:t>jeigu įstatymuose, Lietuvos Respublikos tarptautinėse sutartyse ir tarptautiniuose susitarimuose nenustatyta kitaip</w:t>
      </w:r>
      <w:r w:rsidRPr="00F87E91">
        <w:t>.“</w:t>
      </w:r>
    </w:p>
    <w:p w14:paraId="2D627B7E" w14:textId="77777777" w:rsidR="005E19D4" w:rsidRPr="00F87E91" w:rsidRDefault="005E19D4" w:rsidP="00C84ECC">
      <w:pPr>
        <w:pStyle w:val="Sraopastraipa"/>
        <w:numPr>
          <w:ilvl w:val="1"/>
          <w:numId w:val="26"/>
        </w:numPr>
        <w:spacing w:line="360" w:lineRule="auto"/>
        <w:ind w:left="0" w:firstLine="851"/>
        <w:jc w:val="both"/>
        <w:rPr>
          <w:bCs/>
        </w:rPr>
      </w:pPr>
      <w:r w:rsidRPr="00F87E91">
        <w:t xml:space="preserve"> Pakeisti 6.2 papunktį ir jį išdėstyti taip:</w:t>
      </w:r>
    </w:p>
    <w:p w14:paraId="4A79D459" w14:textId="77777777" w:rsidR="00E42BA5" w:rsidRPr="00F87E91" w:rsidRDefault="00E42BA5" w:rsidP="00E42BA5">
      <w:pPr>
        <w:spacing w:line="360" w:lineRule="auto"/>
        <w:ind w:firstLine="851"/>
        <w:jc w:val="both"/>
      </w:pPr>
      <w:r w:rsidRPr="00F87E91">
        <w:t xml:space="preserve">„6.2. teikti pagalbą </w:t>
      </w:r>
      <w:r w:rsidRPr="00F87E91">
        <w:rPr>
          <w:strike/>
        </w:rPr>
        <w:t>nusikaltimų aukoms</w:t>
      </w:r>
      <w:r w:rsidRPr="00F87E91">
        <w:t xml:space="preserve"> </w:t>
      </w:r>
      <w:r w:rsidRPr="00F87E91">
        <w:rPr>
          <w:b/>
          <w:bCs/>
        </w:rPr>
        <w:t>nuo nusikalstamos veikos nukentėjusiems asmenims</w:t>
      </w:r>
      <w:r w:rsidRPr="00F87E91">
        <w:t xml:space="preserve"> ir (arba) smurtą artimoje aplinkoje patyrusiems asmenims;“</w:t>
      </w:r>
    </w:p>
    <w:p w14:paraId="3ED424F6" w14:textId="77777777" w:rsidR="00E42BA5" w:rsidRPr="00F87E91" w:rsidRDefault="00E42BA5" w:rsidP="00E42BA5">
      <w:pPr>
        <w:pStyle w:val="Sraopastraipa"/>
        <w:numPr>
          <w:ilvl w:val="1"/>
          <w:numId w:val="23"/>
        </w:numPr>
        <w:spacing w:line="360" w:lineRule="auto"/>
        <w:ind w:left="0" w:firstLine="851"/>
        <w:jc w:val="both"/>
        <w:rPr>
          <w:bCs/>
        </w:rPr>
      </w:pPr>
      <w:r w:rsidRPr="00F87E91">
        <w:t xml:space="preserve"> Pakeisti 6.3 papunktį ir jį išdėstyti taip:</w:t>
      </w:r>
    </w:p>
    <w:p w14:paraId="6B9AC7E8" w14:textId="77777777" w:rsidR="00E42BA5" w:rsidRPr="00F87E91" w:rsidRDefault="00E42BA5" w:rsidP="00E42BA5">
      <w:pPr>
        <w:spacing w:line="360" w:lineRule="auto"/>
        <w:ind w:firstLine="851"/>
        <w:jc w:val="both"/>
        <w:rPr>
          <w:bCs/>
        </w:rPr>
      </w:pPr>
      <w:r w:rsidRPr="00F87E91">
        <w:t xml:space="preserve">„6.3. užtikrinti </w:t>
      </w:r>
      <w:r w:rsidRPr="00F87E91">
        <w:rPr>
          <w:strike/>
        </w:rPr>
        <w:t>neįgaliųjų</w:t>
      </w:r>
      <w:r w:rsidRPr="00F87E91">
        <w:t xml:space="preserve"> </w:t>
      </w:r>
      <w:r w:rsidRPr="00F87E91">
        <w:rPr>
          <w:b/>
          <w:bCs/>
        </w:rPr>
        <w:t>asmenų su negalia</w:t>
      </w:r>
      <w:r w:rsidRPr="00F87E91">
        <w:t xml:space="preserve"> ar kitų socialinę atskirtį patiriančių asmenų grupių (prekybos žmonėmis aukų, asmenų, turinčių psichikos ir elgesio sutrikimų dėl psichoaktyviųjų medžiagų vartojimo, nuteistųjų ir asmenų, paleistų iš laisvės atėmimo vietų bei kitoms socialinę atskirtį patiriančių asmenų grupėms priklausančių asmenų) ir užsieniečių socialinę integraciją;“</w:t>
      </w:r>
    </w:p>
    <w:p w14:paraId="31C850F2" w14:textId="0C25B5AD" w:rsidR="005E19D4" w:rsidRPr="00F87E91" w:rsidRDefault="00E42BA5" w:rsidP="00E42BA5">
      <w:pPr>
        <w:pStyle w:val="Sraopastraipa"/>
        <w:numPr>
          <w:ilvl w:val="1"/>
          <w:numId w:val="23"/>
        </w:numPr>
        <w:spacing w:line="360" w:lineRule="auto"/>
        <w:ind w:left="0" w:firstLine="851"/>
        <w:jc w:val="both"/>
      </w:pPr>
      <w:r w:rsidRPr="00F87E91">
        <w:t xml:space="preserve"> </w:t>
      </w:r>
      <w:r w:rsidR="005E19D4" w:rsidRPr="00F87E91">
        <w:t>Pakeisti 6.4 papunktį ir jį išdėstyti taip:</w:t>
      </w:r>
    </w:p>
    <w:p w14:paraId="6CD615B3" w14:textId="321EB40F" w:rsidR="005E19D4" w:rsidRPr="00F87E91" w:rsidRDefault="005E19D4" w:rsidP="005E19D4">
      <w:pPr>
        <w:spacing w:line="360" w:lineRule="auto"/>
        <w:ind w:firstLine="851"/>
        <w:jc w:val="both"/>
      </w:pPr>
      <w:r w:rsidRPr="00F87E91">
        <w:t xml:space="preserve">„6.4. teikti pagalbą ir (arba) socialines paslaugas asmenims, dėl amžiaus, </w:t>
      </w:r>
      <w:r w:rsidRPr="00F87E91">
        <w:rPr>
          <w:strike/>
        </w:rPr>
        <w:t>neįgalumo</w:t>
      </w:r>
      <w:r w:rsidRPr="00F87E91">
        <w:t xml:space="preserve"> </w:t>
      </w:r>
      <w:r w:rsidRPr="00F87E91">
        <w:rPr>
          <w:b/>
          <w:bCs/>
        </w:rPr>
        <w:t>negalios</w:t>
      </w:r>
      <w:r w:rsidRPr="00F87E91">
        <w:t xml:space="preserve"> ar kitų socialinių problemų negalintiems pasirūpinti savo asmeniniu gyvenimu ir dalyvauti visuomenės gyvenime ar patiriantiems skurdą ir socialinę atskirtį</w:t>
      </w:r>
      <w:r w:rsidR="00C84ECC" w:rsidRPr="00F87E91">
        <w:t>;“</w:t>
      </w:r>
    </w:p>
    <w:p w14:paraId="6C0B604C" w14:textId="20996BF4" w:rsidR="005E19D4" w:rsidRPr="00F87E91" w:rsidRDefault="00E42BA5" w:rsidP="00E42BA5">
      <w:pPr>
        <w:pStyle w:val="Sraopastraipa"/>
        <w:numPr>
          <w:ilvl w:val="1"/>
          <w:numId w:val="23"/>
        </w:numPr>
        <w:spacing w:line="360" w:lineRule="auto"/>
        <w:ind w:left="0" w:firstLine="851"/>
        <w:jc w:val="both"/>
      </w:pPr>
      <w:r w:rsidRPr="00F87E91">
        <w:t xml:space="preserve"> </w:t>
      </w:r>
      <w:r w:rsidR="005E19D4" w:rsidRPr="00F87E91">
        <w:t>Pakeisti 8.2 papunktį ir jį išdėstyti taip:</w:t>
      </w:r>
    </w:p>
    <w:p w14:paraId="644CCE3C" w14:textId="77777777" w:rsidR="004243A9" w:rsidRPr="00F87E91" w:rsidRDefault="004243A9" w:rsidP="004243A9">
      <w:pPr>
        <w:spacing w:line="360" w:lineRule="auto"/>
        <w:ind w:firstLine="851"/>
        <w:jc w:val="both"/>
      </w:pPr>
      <w:r w:rsidRPr="00F87E91">
        <w:lastRenderedPageBreak/>
        <w:t xml:space="preserve">„8.2. </w:t>
      </w:r>
      <w:r w:rsidRPr="00F87E91">
        <w:rPr>
          <w:strike/>
        </w:rPr>
        <w:t xml:space="preserve">Savivaldybės administracijos direktorius </w:t>
      </w:r>
      <w:r w:rsidRPr="00F87E91">
        <w:rPr>
          <w:b/>
          <w:bCs/>
        </w:rPr>
        <w:t>Turto valdytojas</w:t>
      </w:r>
      <w:r w:rsidRPr="00F87E91">
        <w:t xml:space="preserve">, kai perduodamas </w:t>
      </w:r>
      <w:r w:rsidRPr="00F87E91">
        <w:rPr>
          <w:b/>
          <w:bCs/>
        </w:rPr>
        <w:t>patikėjimo teise valdomas</w:t>
      </w:r>
      <w:r w:rsidRPr="00F87E91">
        <w:t xml:space="preserve"> Savivaldybės </w:t>
      </w:r>
      <w:r w:rsidRPr="00F87E91">
        <w:rPr>
          <w:b/>
          <w:bCs/>
        </w:rPr>
        <w:t xml:space="preserve">ilgalaikis </w:t>
      </w:r>
      <w:r w:rsidRPr="00F87E91">
        <w:t>nematerialusis, ilgalaikis ir trumpalaikis materialusis turtas (išskyrus Savivaldybės nekilnojamąjį turtą);“</w:t>
      </w:r>
    </w:p>
    <w:p w14:paraId="7190BC65" w14:textId="77777777" w:rsidR="004243A9" w:rsidRPr="00F87E91" w:rsidRDefault="004243A9" w:rsidP="004243A9">
      <w:pPr>
        <w:pStyle w:val="Sraopastraipa"/>
        <w:numPr>
          <w:ilvl w:val="1"/>
          <w:numId w:val="23"/>
        </w:numPr>
        <w:spacing w:line="360" w:lineRule="auto"/>
        <w:ind w:left="0" w:firstLine="851"/>
        <w:jc w:val="both"/>
        <w:rPr>
          <w:bCs/>
        </w:rPr>
      </w:pPr>
      <w:r w:rsidRPr="00F87E91">
        <w:t xml:space="preserve"> Pakeisti 9 punktą ir jį išdėstyti taip:</w:t>
      </w:r>
    </w:p>
    <w:p w14:paraId="58985E69" w14:textId="77777777" w:rsidR="004243A9" w:rsidRPr="00F87E91" w:rsidRDefault="004243A9" w:rsidP="004243A9">
      <w:pPr>
        <w:spacing w:line="360" w:lineRule="auto"/>
        <w:ind w:firstLine="851"/>
        <w:jc w:val="both"/>
      </w:pPr>
      <w:r w:rsidRPr="00F87E91">
        <w:t xml:space="preserve">„9. </w:t>
      </w:r>
      <w:r w:rsidRPr="00F87E91">
        <w:rPr>
          <w:strike/>
        </w:rPr>
        <w:t>Savivaldybės tarybos sprendimų ar Savivaldybės administracijos direktoriaus įsakymų dėl Savivaldybės turto perdavimo panaudos pagrindais projektus (toliau kartu – sprendimų projektai) rengia Savivaldybės administracija</w:t>
      </w:r>
      <w:r w:rsidRPr="00F87E91">
        <w:t xml:space="preserve">. </w:t>
      </w:r>
      <w:r w:rsidRPr="00F87E91">
        <w:rPr>
          <w:b/>
          <w:bCs/>
        </w:rPr>
        <w:t>Savivaldybės tarybos sprendimų dėl Savivaldybės turto perdavimo panaudos pagrindais projektus rengia Savivaldybės administracija, Turto valdytojo įsakymų dėl patikėjimo teise valdomo Savivaldybės turto perdavimo panaudos pagrindais projektus (toliau kartu – sprendimų projektai) rengia Turto valdytojas</w:t>
      </w:r>
      <w:r w:rsidRPr="00F87E91">
        <w:t>.“</w:t>
      </w:r>
    </w:p>
    <w:p w14:paraId="2CC4E1CF" w14:textId="5E5EAC49" w:rsidR="005E19D4" w:rsidRPr="00F87E91" w:rsidRDefault="005E19D4" w:rsidP="004243A9">
      <w:pPr>
        <w:pStyle w:val="Sraopastraipa"/>
        <w:numPr>
          <w:ilvl w:val="1"/>
          <w:numId w:val="23"/>
        </w:numPr>
        <w:spacing w:line="360" w:lineRule="auto"/>
        <w:ind w:left="0" w:firstLine="851"/>
        <w:jc w:val="both"/>
      </w:pPr>
      <w:r w:rsidRPr="00F87E91">
        <w:t>Pakeisti 11.2 papunktį ir jį išdėstyti taip:</w:t>
      </w:r>
    </w:p>
    <w:p w14:paraId="18178629" w14:textId="3F7FED27" w:rsidR="005E19D4" w:rsidRPr="00F87E91" w:rsidRDefault="005E19D4" w:rsidP="005E19D4">
      <w:pPr>
        <w:spacing w:line="360" w:lineRule="auto"/>
        <w:ind w:firstLine="851"/>
        <w:jc w:val="both"/>
      </w:pPr>
      <w:r w:rsidRPr="00F87E91">
        <w:t>„11.2. Aprašo 4.2–4.8 papunkčiuose nurodytų subjektų steigimo dokumentų kopijos (jeigu jie yra juridiniai asmenys), patvirtintos teisės aktų nustatyta tvarka. Šis reikalavimas netaikomas, kai Savivaldybės turtas perduodamas panaudos pagrindais pagal Lietuvos Respublikos tarptautines sutartis ar tarptautinius susitarimus</w:t>
      </w:r>
      <w:r w:rsidRPr="00F87E91">
        <w:rPr>
          <w:b/>
          <w:bCs/>
        </w:rPr>
        <w:t>, taip pat kai steigimo dokumentų kopijos yra viešai prieinamos valstybės registruose</w:t>
      </w:r>
      <w:r w:rsidR="001241E9">
        <w:rPr>
          <w:b/>
          <w:bCs/>
        </w:rPr>
        <w:t xml:space="preserve"> </w:t>
      </w:r>
      <w:r w:rsidR="001241E9" w:rsidRPr="00AB16C8">
        <w:rPr>
          <w:b/>
          <w:bCs/>
        </w:rPr>
        <w:t>(kadastruose), žinybiniuose registruose, valstybės informacinėse sistemose ir kitose informacinėse sistemose, finansuojamose iš valstybės ar savivaldybės biudžeto ir (ar) valstybės pinigų fondų</w:t>
      </w:r>
      <w:r w:rsidRPr="00F87E91">
        <w:t>;“</w:t>
      </w:r>
    </w:p>
    <w:p w14:paraId="5982A311" w14:textId="77777777" w:rsidR="005E19D4" w:rsidRPr="00F87E91" w:rsidRDefault="005E19D4" w:rsidP="00E93FC3">
      <w:pPr>
        <w:pStyle w:val="Sraopastraipa"/>
        <w:numPr>
          <w:ilvl w:val="1"/>
          <w:numId w:val="23"/>
        </w:numPr>
        <w:spacing w:line="360" w:lineRule="auto"/>
        <w:ind w:left="0" w:firstLine="851"/>
        <w:jc w:val="both"/>
      </w:pPr>
      <w:r w:rsidRPr="00F87E91">
        <w:t xml:space="preserve"> Panaikinti 11.4.2 papunktį.</w:t>
      </w:r>
    </w:p>
    <w:p w14:paraId="03B6AAA8" w14:textId="77777777" w:rsidR="005E19D4" w:rsidRPr="00F87E91" w:rsidRDefault="005E19D4" w:rsidP="005E19D4">
      <w:pPr>
        <w:spacing w:line="360" w:lineRule="auto"/>
        <w:ind w:left="851"/>
        <w:jc w:val="both"/>
      </w:pPr>
      <w:r w:rsidRPr="00F87E91">
        <w:t>1.10. Pakeisti 18 punktą ir jį išdėstyti taip:</w:t>
      </w:r>
    </w:p>
    <w:p w14:paraId="11BD9C97" w14:textId="77777777" w:rsidR="005E19D4" w:rsidRPr="00F87E91" w:rsidRDefault="005E19D4" w:rsidP="005E19D4">
      <w:pPr>
        <w:spacing w:line="360" w:lineRule="auto"/>
        <w:ind w:firstLine="851"/>
        <w:jc w:val="both"/>
      </w:pPr>
      <w:r w:rsidRPr="00F87E91">
        <w:t xml:space="preserve">„18. Asmenys, kuriems Savivaldybės turtas perduotas neatlygintinai naudotis panaudos pagrindais, negali jo išnuomoti ar kitaip perduoti naudotis tretiesiems asmenims, </w:t>
      </w:r>
      <w:r w:rsidRPr="00F87E91">
        <w:rPr>
          <w:b/>
          <w:bCs/>
        </w:rPr>
        <w:t>išskyrus Lietuvos Respublikos įstatyme „Dėl užsieniečių teisinės padėties“ numatytus atvejus.“</w:t>
      </w:r>
    </w:p>
    <w:p w14:paraId="322D111E" w14:textId="77777777" w:rsidR="005E19D4" w:rsidRPr="00F87E91" w:rsidRDefault="005E19D4" w:rsidP="00E42BA5">
      <w:pPr>
        <w:pStyle w:val="Sraopastraipa"/>
        <w:numPr>
          <w:ilvl w:val="0"/>
          <w:numId w:val="23"/>
        </w:numPr>
        <w:spacing w:line="360" w:lineRule="auto"/>
        <w:ind w:left="0" w:firstLine="851"/>
        <w:jc w:val="both"/>
        <w:rPr>
          <w:bCs/>
        </w:rPr>
      </w:pPr>
      <w:r w:rsidRPr="00F87E91">
        <w:t>Pakeisti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1 priedą „Pavyzdinė savivaldybės turto panaudos sutarties forma“ ir jį išdėstyti nauja redakcija (pridedama).</w:t>
      </w:r>
    </w:p>
    <w:p w14:paraId="05F67196" w14:textId="77777777" w:rsidR="005E19D4" w:rsidRPr="00F87E91" w:rsidRDefault="005E19D4" w:rsidP="00E42BA5">
      <w:pPr>
        <w:pStyle w:val="Sraopastraipa"/>
        <w:numPr>
          <w:ilvl w:val="0"/>
          <w:numId w:val="23"/>
        </w:numPr>
        <w:spacing w:line="360" w:lineRule="auto"/>
        <w:ind w:left="0" w:firstLine="851"/>
        <w:jc w:val="both"/>
        <w:rPr>
          <w:bCs/>
        </w:rPr>
      </w:pPr>
      <w:r w:rsidRPr="00F87E91">
        <w:t>Pakeisti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2 priedą „Savivaldybės turto, perduodamo pagal panaudos sutartį, perdavimo–priėmimo akto forma“ ir jį išdėstyti nauja redakcija (pridedama).</w:t>
      </w:r>
    </w:p>
    <w:p w14:paraId="5A70381F" w14:textId="77777777" w:rsidR="005E19D4" w:rsidRPr="00F87E91" w:rsidRDefault="005E19D4" w:rsidP="005E19D4">
      <w:pPr>
        <w:spacing w:line="360" w:lineRule="auto"/>
        <w:ind w:firstLine="851"/>
        <w:jc w:val="both"/>
      </w:pPr>
      <w:r w:rsidRPr="00F87E91">
        <w:rPr>
          <w:bCs/>
        </w:rPr>
        <w:t>4. Nustatyti, kad šis sprendimas įsigalioja 2026 m. birželio 1 d.</w:t>
      </w:r>
    </w:p>
    <w:p w14:paraId="1E25D2AF" w14:textId="77777777" w:rsidR="005E19D4" w:rsidRPr="00F87E91" w:rsidRDefault="005E19D4" w:rsidP="005E19D4">
      <w:pPr>
        <w:pStyle w:val="Pagrindinistekstas"/>
        <w:spacing w:line="360" w:lineRule="auto"/>
        <w:ind w:firstLine="851"/>
      </w:pPr>
      <w:r w:rsidRPr="00F87E91">
        <w:rPr>
          <w:bCs w:val="0"/>
        </w:rPr>
        <w:lastRenderedPageBreak/>
        <w:t xml:space="preserve">Šis sprendimas skelbiamas Teisės aktų registre </w:t>
      </w:r>
      <w:r w:rsidRPr="00F87E91">
        <w:t xml:space="preserve">ir Anykščių rajono savivaldybės interneto svetainėje </w:t>
      </w:r>
      <w:hyperlink r:id="rId11" w:history="1">
        <w:r w:rsidRPr="00F87E91">
          <w:rPr>
            <w:rStyle w:val="Hipersaitas"/>
            <w:color w:val="auto"/>
          </w:rPr>
          <w:t>www.anyksciai.lt</w:t>
        </w:r>
      </w:hyperlink>
      <w:r w:rsidRPr="00F87E91">
        <w:t>.</w:t>
      </w:r>
    </w:p>
    <w:p w14:paraId="2C1039C0" w14:textId="77777777" w:rsidR="005E19D4" w:rsidRPr="00F87E91" w:rsidRDefault="005E19D4" w:rsidP="005E19D4">
      <w:pPr>
        <w:pStyle w:val="Pagrindinistekstas"/>
        <w:spacing w:line="360" w:lineRule="auto"/>
        <w:rPr>
          <w:bCs w:val="0"/>
        </w:rPr>
      </w:pPr>
    </w:p>
    <w:p w14:paraId="05843ABE" w14:textId="77777777" w:rsidR="005E19D4" w:rsidRPr="00F87E91" w:rsidRDefault="005E19D4" w:rsidP="005E19D4">
      <w:pPr>
        <w:pStyle w:val="Pagrindinistekstas"/>
        <w:spacing w:line="360" w:lineRule="auto"/>
      </w:pPr>
      <w:r w:rsidRPr="00F87E91">
        <w:t>Meras</w:t>
      </w:r>
      <w:r w:rsidRPr="00F87E91">
        <w:tab/>
      </w:r>
      <w:r w:rsidRPr="00F87E91">
        <w:tab/>
      </w:r>
      <w:r w:rsidRPr="00F87E91">
        <w:tab/>
      </w:r>
      <w:r w:rsidRPr="00F87E91">
        <w:tab/>
      </w:r>
      <w:r w:rsidRPr="00F87E91">
        <w:tab/>
      </w:r>
      <w:r w:rsidRPr="00F87E91">
        <w:tab/>
        <w:t>Kęstutis Tubis</w:t>
      </w:r>
    </w:p>
    <w:p w14:paraId="48417549" w14:textId="397C757C" w:rsidR="003E3B18" w:rsidRDefault="003E3B18">
      <w:pPr>
        <w:rPr>
          <w:bCs/>
          <w:szCs w:val="20"/>
        </w:rPr>
      </w:pPr>
      <w:r>
        <w:br w:type="page"/>
      </w:r>
    </w:p>
    <w:p w14:paraId="5689EB10" w14:textId="77777777" w:rsidR="004243A9" w:rsidRPr="00F87E91" w:rsidRDefault="004243A9" w:rsidP="004243A9">
      <w:pPr>
        <w:tabs>
          <w:tab w:val="left" w:pos="720"/>
        </w:tabs>
        <w:ind w:left="4962"/>
      </w:pPr>
      <w:r w:rsidRPr="00F87E91">
        <w:lastRenderedPageBreak/>
        <w:t>Anykščių rajono savivaldybės turto perdavimo</w:t>
      </w:r>
    </w:p>
    <w:p w14:paraId="040BA1F4" w14:textId="77777777" w:rsidR="004243A9" w:rsidRPr="00F87E91" w:rsidRDefault="004243A9" w:rsidP="004243A9">
      <w:pPr>
        <w:tabs>
          <w:tab w:val="left" w:pos="720"/>
        </w:tabs>
        <w:ind w:firstLine="4962"/>
      </w:pPr>
      <w:r w:rsidRPr="00F87E91">
        <w:t>panaudos pagrindais laikinai neatlygintinai</w:t>
      </w:r>
    </w:p>
    <w:p w14:paraId="4D50B8A6" w14:textId="77777777" w:rsidR="004243A9" w:rsidRPr="00F87E91" w:rsidRDefault="004243A9" w:rsidP="004243A9">
      <w:pPr>
        <w:tabs>
          <w:tab w:val="left" w:pos="720"/>
        </w:tabs>
        <w:ind w:firstLine="4962"/>
      </w:pPr>
      <w:r w:rsidRPr="00F87E91">
        <w:t>naudotis tvarkos aprašo</w:t>
      </w:r>
    </w:p>
    <w:p w14:paraId="2CC89C30" w14:textId="77777777" w:rsidR="004243A9" w:rsidRPr="00F87E91" w:rsidRDefault="004243A9" w:rsidP="004243A9">
      <w:pPr>
        <w:tabs>
          <w:tab w:val="left" w:pos="720"/>
        </w:tabs>
        <w:ind w:firstLine="4962"/>
      </w:pPr>
      <w:r w:rsidRPr="00F87E91">
        <w:t>1 priedas</w:t>
      </w:r>
    </w:p>
    <w:p w14:paraId="271C95C9" w14:textId="77777777" w:rsidR="004243A9" w:rsidRPr="00F87E91" w:rsidRDefault="004243A9" w:rsidP="004243A9">
      <w:pPr>
        <w:tabs>
          <w:tab w:val="left" w:pos="720"/>
        </w:tabs>
      </w:pPr>
    </w:p>
    <w:p w14:paraId="0EAB0A47" w14:textId="77777777" w:rsidR="004243A9" w:rsidRPr="00F87E91" w:rsidRDefault="004243A9" w:rsidP="004243A9">
      <w:pPr>
        <w:jc w:val="center"/>
        <w:rPr>
          <w:b/>
          <w:bCs/>
        </w:rPr>
      </w:pPr>
      <w:r w:rsidRPr="00F87E91">
        <w:rPr>
          <w:b/>
          <w:bCs/>
        </w:rPr>
        <w:t>(Pavyzdinė savivaldybės turto panaudos sutarties forma)</w:t>
      </w:r>
    </w:p>
    <w:p w14:paraId="52B5F97E" w14:textId="77777777" w:rsidR="004243A9" w:rsidRPr="00F87E91" w:rsidRDefault="004243A9" w:rsidP="004243A9">
      <w:pPr>
        <w:jc w:val="center"/>
        <w:rPr>
          <w:bCs/>
        </w:rPr>
      </w:pPr>
    </w:p>
    <w:p w14:paraId="2A313D5A" w14:textId="77777777" w:rsidR="004243A9" w:rsidRPr="00F87E91" w:rsidRDefault="004243A9" w:rsidP="004243A9">
      <w:pPr>
        <w:jc w:val="center"/>
      </w:pPr>
      <w:r w:rsidRPr="00F87E91">
        <w:rPr>
          <w:b/>
          <w:bCs/>
        </w:rPr>
        <w:t>ANYKŠČIŲ RAJONO SAVIVALDYBĖS TURTO PANAUDOS</w:t>
      </w:r>
    </w:p>
    <w:p w14:paraId="3E0B72B9" w14:textId="77777777" w:rsidR="004243A9" w:rsidRPr="00F87E91" w:rsidRDefault="004243A9" w:rsidP="004243A9">
      <w:pPr>
        <w:pStyle w:val="Antrat2"/>
      </w:pPr>
      <w:r w:rsidRPr="00F87E91">
        <w:t>SUTARTIS</w:t>
      </w:r>
    </w:p>
    <w:p w14:paraId="583CF28E" w14:textId="77777777" w:rsidR="004243A9" w:rsidRPr="00F87E91" w:rsidRDefault="004243A9" w:rsidP="004243A9">
      <w:pPr>
        <w:ind w:firstLine="720"/>
        <w:jc w:val="both"/>
      </w:pPr>
      <w:r w:rsidRPr="00F87E91">
        <w:t xml:space="preserve"> </w:t>
      </w:r>
    </w:p>
    <w:p w14:paraId="35321923" w14:textId="77777777" w:rsidR="004243A9" w:rsidRPr="00F87E91" w:rsidRDefault="004243A9" w:rsidP="004243A9">
      <w:pPr>
        <w:jc w:val="center"/>
      </w:pPr>
      <w:r w:rsidRPr="00F87E91">
        <w:t>_____ m.________ ____ d. Nr. ___</w:t>
      </w:r>
    </w:p>
    <w:p w14:paraId="5DFB2E9A" w14:textId="77777777" w:rsidR="004243A9" w:rsidRPr="00F87E91" w:rsidRDefault="004243A9" w:rsidP="004243A9">
      <w:pPr>
        <w:jc w:val="center"/>
      </w:pPr>
      <w:r w:rsidRPr="00F87E91">
        <w:t>________________________________</w:t>
      </w:r>
    </w:p>
    <w:p w14:paraId="0837B073" w14:textId="77777777" w:rsidR="004243A9" w:rsidRPr="00F87E91" w:rsidRDefault="004243A9" w:rsidP="004243A9">
      <w:pPr>
        <w:jc w:val="center"/>
        <w:rPr>
          <w:sz w:val="20"/>
          <w:szCs w:val="20"/>
        </w:rPr>
      </w:pPr>
      <w:r w:rsidRPr="00F87E91">
        <w:rPr>
          <w:sz w:val="20"/>
          <w:szCs w:val="20"/>
        </w:rPr>
        <w:t>(sudarymo vieta)</w:t>
      </w:r>
    </w:p>
    <w:p w14:paraId="5B78F1D5" w14:textId="77777777" w:rsidR="004243A9" w:rsidRPr="00F87E91" w:rsidRDefault="004243A9" w:rsidP="004243A9">
      <w:pPr>
        <w:jc w:val="center"/>
        <w:rPr>
          <w:szCs w:val="18"/>
        </w:rPr>
      </w:pPr>
    </w:p>
    <w:p w14:paraId="49E27236" w14:textId="77777777" w:rsidR="004243A9" w:rsidRPr="00F87E91" w:rsidRDefault="004243A9" w:rsidP="004243A9">
      <w:pPr>
        <w:tabs>
          <w:tab w:val="right" w:leader="underscore" w:pos="9638"/>
        </w:tabs>
        <w:ind w:firstLine="851"/>
        <w:jc w:val="both"/>
      </w:pPr>
      <w:r w:rsidRPr="00F87E91">
        <w:t xml:space="preserve">Panaudos davėjas </w:t>
      </w:r>
      <w:r w:rsidRPr="00F87E91">
        <w:tab/>
        <w:t>,</w:t>
      </w:r>
    </w:p>
    <w:p w14:paraId="0F4468CC" w14:textId="77777777" w:rsidR="004243A9" w:rsidRPr="00F87E91" w:rsidRDefault="004243A9" w:rsidP="004243A9">
      <w:pPr>
        <w:tabs>
          <w:tab w:val="center" w:pos="6000"/>
        </w:tabs>
        <w:jc w:val="both"/>
        <w:rPr>
          <w:sz w:val="20"/>
          <w:szCs w:val="20"/>
        </w:rPr>
      </w:pPr>
      <w:r w:rsidRPr="00F87E91">
        <w:rPr>
          <w:sz w:val="20"/>
          <w:szCs w:val="20"/>
        </w:rPr>
        <w:t>(turtą perduodančios savivaldybės institucijos, įmonės, įstaigos, organizacijos (toliau – institucija) pavadinimas ir kodas)</w:t>
      </w:r>
    </w:p>
    <w:p w14:paraId="4E751228" w14:textId="77777777" w:rsidR="004243A9" w:rsidRPr="00F87E91" w:rsidRDefault="004243A9" w:rsidP="004243A9">
      <w:pPr>
        <w:tabs>
          <w:tab w:val="right" w:leader="underscore" w:pos="9638"/>
        </w:tabs>
        <w:jc w:val="both"/>
      </w:pPr>
      <w:r w:rsidRPr="00F87E91">
        <w:t>atstovaujamas ____________________________________________________________________,</w:t>
      </w:r>
    </w:p>
    <w:p w14:paraId="7C465D46" w14:textId="77777777" w:rsidR="004243A9" w:rsidRPr="00F87E91" w:rsidRDefault="004243A9" w:rsidP="004243A9">
      <w:pPr>
        <w:tabs>
          <w:tab w:val="right" w:leader="underscore" w:pos="9638"/>
        </w:tabs>
        <w:jc w:val="both"/>
        <w:rPr>
          <w:sz w:val="20"/>
          <w:szCs w:val="20"/>
        </w:rPr>
      </w:pPr>
      <w:r w:rsidRPr="00F87E91">
        <w:rPr>
          <w:sz w:val="20"/>
          <w:szCs w:val="20"/>
        </w:rPr>
        <w:t xml:space="preserve">                                                                         (atstovo pareigos, vardas ir pavardė)</w:t>
      </w:r>
    </w:p>
    <w:p w14:paraId="327530FB" w14:textId="77777777" w:rsidR="004243A9" w:rsidRPr="00F87E91" w:rsidRDefault="004243A9" w:rsidP="004243A9">
      <w:pPr>
        <w:tabs>
          <w:tab w:val="right" w:leader="underscore" w:pos="9638"/>
        </w:tabs>
        <w:jc w:val="both"/>
      </w:pPr>
      <w:r w:rsidRPr="00F87E91">
        <w:t>pagal ___________________________________________________________________________,</w:t>
      </w:r>
    </w:p>
    <w:p w14:paraId="54E4CC0C" w14:textId="77777777" w:rsidR="004243A9" w:rsidRPr="00F87E91" w:rsidRDefault="004243A9" w:rsidP="004243A9">
      <w:pPr>
        <w:tabs>
          <w:tab w:val="right" w:leader="underscore" w:pos="9638"/>
        </w:tabs>
        <w:jc w:val="both"/>
        <w:rPr>
          <w:sz w:val="20"/>
          <w:szCs w:val="20"/>
        </w:rPr>
      </w:pPr>
      <w:r w:rsidRPr="00F87E91">
        <w:rPr>
          <w:sz w:val="20"/>
          <w:szCs w:val="20"/>
        </w:rPr>
        <w:t xml:space="preserve">                        (įstatymą, institucijos įstatus (nuostatus), įgaliojimą – dokumento pavadinimas, numeris, data)</w:t>
      </w:r>
    </w:p>
    <w:p w14:paraId="6874D168" w14:textId="77777777" w:rsidR="004243A9" w:rsidRPr="00F87E91" w:rsidRDefault="004243A9" w:rsidP="004243A9">
      <w:pPr>
        <w:tabs>
          <w:tab w:val="right" w:leader="underscore" w:pos="9638"/>
        </w:tabs>
        <w:jc w:val="both"/>
      </w:pPr>
      <w:r w:rsidRPr="00F87E91">
        <w:t>ir panaudos gavėjas _______________________________________________________________,</w:t>
      </w:r>
    </w:p>
    <w:p w14:paraId="649275F2" w14:textId="77777777" w:rsidR="004243A9" w:rsidRPr="00F87E91" w:rsidRDefault="004243A9" w:rsidP="004243A9">
      <w:pPr>
        <w:tabs>
          <w:tab w:val="center" w:pos="5760"/>
        </w:tabs>
        <w:jc w:val="both"/>
        <w:rPr>
          <w:sz w:val="20"/>
          <w:szCs w:val="20"/>
        </w:rPr>
      </w:pPr>
      <w:r w:rsidRPr="00F87E91">
        <w:rPr>
          <w:szCs w:val="18"/>
        </w:rPr>
        <w:t>(</w:t>
      </w:r>
      <w:r w:rsidRPr="00F87E91">
        <w:rPr>
          <w:sz w:val="20"/>
          <w:szCs w:val="20"/>
        </w:rPr>
        <w:t xml:space="preserve">Lietuvos Respublikos valstybės ir savivaldybių turto valdymo, naudojimo ir disponavimo juo įstatymo 14 straipsnyje  nurodyto panaudos subjekto, priimančio turtą, pavadinimas ir kodas) </w:t>
      </w:r>
    </w:p>
    <w:p w14:paraId="61C3A5B8" w14:textId="77777777" w:rsidR="004243A9" w:rsidRPr="00F87E91" w:rsidRDefault="004243A9" w:rsidP="004243A9">
      <w:pPr>
        <w:tabs>
          <w:tab w:val="right" w:leader="underscore" w:pos="9638"/>
        </w:tabs>
        <w:jc w:val="both"/>
      </w:pPr>
      <w:r w:rsidRPr="00F87E91">
        <w:t>atstovaujamas ____________________________________________________________________,</w:t>
      </w:r>
      <w:r w:rsidRPr="00F87E91">
        <w:rPr>
          <w:szCs w:val="18"/>
        </w:rPr>
        <w:t xml:space="preserve"> </w:t>
      </w:r>
    </w:p>
    <w:p w14:paraId="29B977C2" w14:textId="77777777" w:rsidR="004243A9" w:rsidRPr="00F87E91" w:rsidRDefault="004243A9" w:rsidP="004243A9">
      <w:pPr>
        <w:tabs>
          <w:tab w:val="center" w:pos="4800"/>
        </w:tabs>
        <w:jc w:val="both"/>
        <w:rPr>
          <w:sz w:val="20"/>
          <w:szCs w:val="20"/>
        </w:rPr>
      </w:pPr>
      <w:r w:rsidRPr="00F87E91">
        <w:rPr>
          <w:szCs w:val="18"/>
        </w:rPr>
        <w:tab/>
        <w:t xml:space="preserve">                    </w:t>
      </w:r>
      <w:r w:rsidRPr="00F87E91">
        <w:rPr>
          <w:sz w:val="20"/>
          <w:szCs w:val="20"/>
        </w:rPr>
        <w:t>(atstovo pareigos, vardas ir pavardė)</w:t>
      </w:r>
    </w:p>
    <w:p w14:paraId="4B34273E" w14:textId="77777777" w:rsidR="004243A9" w:rsidRPr="00F87E91" w:rsidRDefault="004243A9" w:rsidP="004243A9">
      <w:pPr>
        <w:tabs>
          <w:tab w:val="right" w:leader="underscore" w:pos="9638"/>
        </w:tabs>
        <w:jc w:val="both"/>
      </w:pPr>
      <w:r w:rsidRPr="00F87E91">
        <w:t>pagal ___________________________________________________________________________,</w:t>
      </w:r>
    </w:p>
    <w:p w14:paraId="2AD2403B" w14:textId="77777777" w:rsidR="004243A9" w:rsidRPr="00F87E91" w:rsidRDefault="004243A9" w:rsidP="004243A9">
      <w:pPr>
        <w:pStyle w:val="Pagrindinistekstas3"/>
        <w:tabs>
          <w:tab w:val="center" w:pos="6120"/>
        </w:tabs>
        <w:jc w:val="both"/>
        <w:rPr>
          <w:sz w:val="20"/>
          <w:szCs w:val="20"/>
        </w:rPr>
      </w:pPr>
      <w:r w:rsidRPr="00F87E91">
        <w:rPr>
          <w:szCs w:val="18"/>
        </w:rPr>
        <w:t xml:space="preserve"> </w:t>
      </w:r>
      <w:r w:rsidRPr="00F87E91">
        <w:rPr>
          <w:sz w:val="20"/>
          <w:szCs w:val="20"/>
        </w:rPr>
        <w:t xml:space="preserve">                (įstatymą, panaudos subjekto įstatus (nuostatus), įgaliojimą – dokumento pavadinimas, numeris ir data)</w:t>
      </w:r>
    </w:p>
    <w:p w14:paraId="5EF6CE94" w14:textId="77777777" w:rsidR="004243A9" w:rsidRPr="00F87E91" w:rsidRDefault="004243A9" w:rsidP="004243A9">
      <w:pPr>
        <w:pStyle w:val="Pagrindinistekstas3"/>
        <w:tabs>
          <w:tab w:val="center" w:pos="6120"/>
        </w:tabs>
        <w:spacing w:after="0"/>
        <w:jc w:val="both"/>
        <w:rPr>
          <w:sz w:val="24"/>
          <w:szCs w:val="24"/>
        </w:rPr>
      </w:pPr>
      <w:r w:rsidRPr="00F87E91">
        <w:rPr>
          <w:sz w:val="24"/>
          <w:szCs w:val="24"/>
        </w:rPr>
        <w:t>remdamiesi ______________________________________________________________________,</w:t>
      </w:r>
    </w:p>
    <w:p w14:paraId="3D5FF7FB" w14:textId="77777777" w:rsidR="004243A9" w:rsidRPr="00F87E91" w:rsidRDefault="004243A9" w:rsidP="004243A9">
      <w:pPr>
        <w:pStyle w:val="Pagrindinistekstas3"/>
        <w:tabs>
          <w:tab w:val="center" w:pos="6120"/>
        </w:tabs>
        <w:spacing w:after="0"/>
        <w:jc w:val="both"/>
        <w:rPr>
          <w:sz w:val="20"/>
          <w:szCs w:val="20"/>
        </w:rPr>
      </w:pPr>
      <w:r w:rsidRPr="00F87E91">
        <w:rPr>
          <w:sz w:val="24"/>
          <w:szCs w:val="24"/>
        </w:rPr>
        <w:t>(</w:t>
      </w:r>
      <w:r w:rsidRPr="00F87E91">
        <w:rPr>
          <w:sz w:val="20"/>
          <w:szCs w:val="20"/>
        </w:rPr>
        <w:t xml:space="preserve">Anykščių rajono savivaldybės tarybos sprendimu ar </w:t>
      </w:r>
      <w:r w:rsidRPr="00F87E91">
        <w:rPr>
          <w:strike/>
          <w:sz w:val="20"/>
          <w:szCs w:val="20"/>
        </w:rPr>
        <w:t>Anykščių rajono savivaldybės administracijos direktoriaus</w:t>
      </w:r>
      <w:r w:rsidRPr="00F87E91">
        <w:rPr>
          <w:sz w:val="20"/>
          <w:szCs w:val="20"/>
        </w:rPr>
        <w:t xml:space="preserve"> </w:t>
      </w:r>
      <w:r w:rsidRPr="00F87E91">
        <w:rPr>
          <w:b/>
          <w:bCs/>
          <w:sz w:val="20"/>
          <w:szCs w:val="20"/>
        </w:rPr>
        <w:t>Turto valdytojo</w:t>
      </w:r>
      <w:r w:rsidRPr="00F87E91">
        <w:rPr>
          <w:sz w:val="20"/>
          <w:szCs w:val="20"/>
        </w:rPr>
        <w:t xml:space="preserve"> įsakymu – teisės akto data, Nr.)</w:t>
      </w:r>
    </w:p>
    <w:p w14:paraId="25B92776" w14:textId="77777777" w:rsidR="004243A9" w:rsidRPr="00F87E91" w:rsidRDefault="004243A9" w:rsidP="004243A9">
      <w:pPr>
        <w:pStyle w:val="Pagrindinistekstas3"/>
        <w:tabs>
          <w:tab w:val="center" w:pos="6120"/>
        </w:tabs>
        <w:jc w:val="both"/>
        <w:rPr>
          <w:sz w:val="24"/>
          <w:szCs w:val="24"/>
        </w:rPr>
      </w:pPr>
      <w:r w:rsidRPr="00F87E91">
        <w:rPr>
          <w:sz w:val="24"/>
          <w:szCs w:val="24"/>
        </w:rPr>
        <w:t>sudarė šią sutartį:</w:t>
      </w:r>
    </w:p>
    <w:p w14:paraId="4B2B9416" w14:textId="77777777" w:rsidR="004243A9" w:rsidRPr="00F87E91" w:rsidRDefault="004243A9" w:rsidP="004243A9">
      <w:pPr>
        <w:pStyle w:val="Pagrindinistekstas3"/>
        <w:spacing w:after="0"/>
        <w:jc w:val="center"/>
        <w:rPr>
          <w:b/>
          <w:sz w:val="24"/>
          <w:szCs w:val="24"/>
        </w:rPr>
      </w:pPr>
      <w:r w:rsidRPr="00F87E91">
        <w:rPr>
          <w:b/>
          <w:sz w:val="24"/>
          <w:szCs w:val="24"/>
        </w:rPr>
        <w:t>I SKYRIUS</w:t>
      </w:r>
    </w:p>
    <w:p w14:paraId="61DCEF00" w14:textId="77777777" w:rsidR="004243A9" w:rsidRPr="00F87E91" w:rsidRDefault="004243A9" w:rsidP="004243A9">
      <w:pPr>
        <w:pStyle w:val="Pagrindinistekstas3"/>
        <w:spacing w:after="0"/>
        <w:jc w:val="center"/>
        <w:rPr>
          <w:b/>
          <w:sz w:val="24"/>
          <w:szCs w:val="24"/>
        </w:rPr>
      </w:pPr>
      <w:r w:rsidRPr="00F87E91">
        <w:rPr>
          <w:b/>
          <w:sz w:val="24"/>
          <w:szCs w:val="24"/>
        </w:rPr>
        <w:t>SUTARTIES DALYKAS</w:t>
      </w:r>
    </w:p>
    <w:p w14:paraId="73C9B920" w14:textId="77777777" w:rsidR="004243A9" w:rsidRPr="00F87E91" w:rsidRDefault="004243A9" w:rsidP="004243A9">
      <w:pPr>
        <w:pStyle w:val="Pagrindinistekstas3"/>
        <w:spacing w:after="0"/>
        <w:jc w:val="center"/>
        <w:rPr>
          <w:b/>
          <w:sz w:val="24"/>
          <w:szCs w:val="24"/>
        </w:rPr>
      </w:pPr>
    </w:p>
    <w:p w14:paraId="1CCFF092" w14:textId="77777777" w:rsidR="004243A9" w:rsidRPr="00F87E91" w:rsidRDefault="004243A9" w:rsidP="004243A9">
      <w:pPr>
        <w:pStyle w:val="Pagrindiniotekstotrauka"/>
        <w:ind w:left="0" w:firstLine="851"/>
      </w:pPr>
      <w:r w:rsidRPr="00F87E91">
        <w:t>1. Panaudos davėjas pagal šią sutartį perduoda panaudos gavėjui, veikiančiam pagal savo įstatus (nuostatus), laikinai neatlygintinai valdyti ir naudoti patikėjimo teise valdomą savivaldybės turtą (toliau turtas):</w:t>
      </w:r>
    </w:p>
    <w:p w14:paraId="704CD2E6" w14:textId="77777777" w:rsidR="004243A9" w:rsidRPr="00F87E91" w:rsidRDefault="004243A9" w:rsidP="004243A9">
      <w:pPr>
        <w:pStyle w:val="Pagrindiniotekstotrauka"/>
        <w:tabs>
          <w:tab w:val="right" w:leader="underscore" w:pos="9638"/>
        </w:tabs>
      </w:pPr>
      <w:r w:rsidRPr="00F87E91">
        <w:tab/>
      </w:r>
    </w:p>
    <w:p w14:paraId="4E43B4CB" w14:textId="77777777" w:rsidR="004243A9" w:rsidRPr="00F87E91" w:rsidRDefault="004243A9" w:rsidP="004243A9">
      <w:pPr>
        <w:pStyle w:val="Pagrindiniotekstotrauka"/>
        <w:jc w:val="both"/>
        <w:rPr>
          <w:sz w:val="20"/>
          <w:szCs w:val="20"/>
        </w:rPr>
      </w:pPr>
      <w:r w:rsidRPr="00F87E91">
        <w:rPr>
          <w:sz w:val="20"/>
          <w:szCs w:val="20"/>
        </w:rPr>
        <w:t xml:space="preserve">(turto pavadinimas ir apibūdinimas: nematerialiojo, ilgalaikio materialiojo turto inventorinis numeris, įsigijimo ir likutinė vertė; nekilnojamojo daikto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kiekis, suma; įrenginių – pagrindinės charakteristikos, o jeigu turtas perduodamas pagal sąrašą, nurodoma, kad turtas perduodamas  pagal pridedamą sąrašą) </w:t>
      </w:r>
    </w:p>
    <w:p w14:paraId="167BB7AD" w14:textId="77777777" w:rsidR="004243A9" w:rsidRPr="00F87E91" w:rsidRDefault="004243A9" w:rsidP="004243A9">
      <w:pPr>
        <w:tabs>
          <w:tab w:val="left" w:pos="284"/>
          <w:tab w:val="center" w:pos="2280"/>
          <w:tab w:val="center" w:pos="7560"/>
          <w:tab w:val="left" w:pos="9498"/>
        </w:tabs>
        <w:jc w:val="both"/>
        <w:rPr>
          <w:sz w:val="20"/>
          <w:szCs w:val="20"/>
        </w:rPr>
      </w:pPr>
      <w:r w:rsidRPr="00F87E91">
        <w:rPr>
          <w:sz w:val="20"/>
          <w:szCs w:val="20"/>
        </w:rPr>
        <w:t xml:space="preserve">     _________________________________________________________________________________________.</w:t>
      </w:r>
    </w:p>
    <w:p w14:paraId="234218DA" w14:textId="77777777" w:rsidR="004243A9" w:rsidRPr="00F87E91" w:rsidRDefault="004243A9" w:rsidP="004243A9">
      <w:pPr>
        <w:tabs>
          <w:tab w:val="center" w:pos="2280"/>
          <w:tab w:val="center" w:pos="7560"/>
        </w:tabs>
        <w:jc w:val="both"/>
        <w:rPr>
          <w:sz w:val="20"/>
          <w:szCs w:val="20"/>
        </w:rPr>
      </w:pPr>
      <w:r w:rsidRPr="00F87E91">
        <w:rPr>
          <w:sz w:val="20"/>
          <w:szCs w:val="20"/>
        </w:rPr>
        <w:t xml:space="preserve">                                                              (nurodoma turto naudojimo paskirtis)</w:t>
      </w:r>
    </w:p>
    <w:p w14:paraId="39C03518" w14:textId="77777777" w:rsidR="004243A9" w:rsidRPr="00F87E91" w:rsidRDefault="004243A9" w:rsidP="004243A9">
      <w:pPr>
        <w:tabs>
          <w:tab w:val="center" w:pos="2280"/>
          <w:tab w:val="center" w:pos="7560"/>
        </w:tabs>
        <w:jc w:val="both"/>
        <w:rPr>
          <w:sz w:val="20"/>
          <w:szCs w:val="20"/>
        </w:rPr>
      </w:pPr>
    </w:p>
    <w:p w14:paraId="1DC1A1A7" w14:textId="77777777" w:rsidR="004243A9" w:rsidRPr="00F87E91" w:rsidRDefault="004243A9" w:rsidP="004243A9">
      <w:pPr>
        <w:jc w:val="center"/>
        <w:rPr>
          <w:b/>
        </w:rPr>
      </w:pPr>
      <w:r w:rsidRPr="00F87E91">
        <w:rPr>
          <w:b/>
        </w:rPr>
        <w:t>II SKYRIUS</w:t>
      </w:r>
    </w:p>
    <w:p w14:paraId="28634588" w14:textId="77777777" w:rsidR="004243A9" w:rsidRPr="00F87E91" w:rsidRDefault="004243A9" w:rsidP="004243A9">
      <w:pPr>
        <w:jc w:val="center"/>
        <w:rPr>
          <w:b/>
        </w:rPr>
      </w:pPr>
      <w:r w:rsidRPr="00F87E91">
        <w:rPr>
          <w:b/>
          <w:bCs/>
        </w:rPr>
        <w:t>SUTARTIES SĄLYGOS</w:t>
      </w:r>
    </w:p>
    <w:p w14:paraId="036F3F49" w14:textId="77777777" w:rsidR="004243A9" w:rsidRPr="00F87E91" w:rsidRDefault="004243A9" w:rsidP="004243A9">
      <w:pPr>
        <w:ind w:firstLine="720"/>
        <w:jc w:val="both"/>
      </w:pPr>
    </w:p>
    <w:p w14:paraId="5DDB94EE" w14:textId="77777777" w:rsidR="004243A9" w:rsidRPr="00F87E91" w:rsidRDefault="004243A9" w:rsidP="004243A9">
      <w:pPr>
        <w:tabs>
          <w:tab w:val="right" w:leader="underscore" w:pos="9638"/>
        </w:tabs>
        <w:ind w:firstLine="851"/>
        <w:jc w:val="both"/>
      </w:pPr>
      <w:r w:rsidRPr="00F87E91">
        <w:t xml:space="preserve">2. Panaudos davėjas perduoda turtą panaudos gavėjui </w:t>
      </w:r>
      <w:r w:rsidRPr="00F87E91">
        <w:tab/>
        <w:t>.</w:t>
      </w:r>
    </w:p>
    <w:p w14:paraId="4BED5E41" w14:textId="77777777" w:rsidR="004243A9" w:rsidRPr="00F87E91" w:rsidRDefault="004243A9" w:rsidP="004243A9">
      <w:pPr>
        <w:tabs>
          <w:tab w:val="center" w:pos="7800"/>
        </w:tabs>
        <w:ind w:firstLine="720"/>
        <w:jc w:val="both"/>
        <w:rPr>
          <w:sz w:val="20"/>
          <w:szCs w:val="20"/>
        </w:rPr>
      </w:pPr>
      <w:r w:rsidRPr="00F87E91">
        <w:tab/>
      </w:r>
      <w:r w:rsidRPr="00F87E91">
        <w:rPr>
          <w:sz w:val="20"/>
          <w:szCs w:val="20"/>
        </w:rPr>
        <w:t xml:space="preserve"> (nurodyti terminą)</w:t>
      </w:r>
    </w:p>
    <w:p w14:paraId="6C45BDC0" w14:textId="77777777" w:rsidR="004243A9" w:rsidRPr="00F87E91" w:rsidRDefault="004243A9" w:rsidP="004243A9">
      <w:pPr>
        <w:ind w:left="5760"/>
        <w:jc w:val="both"/>
        <w:rPr>
          <w:sz w:val="20"/>
          <w:szCs w:val="20"/>
        </w:rPr>
      </w:pPr>
    </w:p>
    <w:p w14:paraId="4A8D5C4B" w14:textId="77777777" w:rsidR="004243A9" w:rsidRPr="00F87E91" w:rsidRDefault="004243A9" w:rsidP="004243A9">
      <w:pPr>
        <w:tabs>
          <w:tab w:val="right" w:leader="underscore" w:pos="9638"/>
        </w:tabs>
        <w:ind w:firstLine="851"/>
        <w:jc w:val="both"/>
      </w:pPr>
      <w:r w:rsidRPr="00F87E91">
        <w:t xml:space="preserve">3. Kitos sąlygos </w:t>
      </w:r>
      <w:r w:rsidRPr="00F87E91">
        <w:tab/>
        <w:t>.</w:t>
      </w:r>
    </w:p>
    <w:p w14:paraId="2C1A98AA" w14:textId="77777777" w:rsidR="004243A9" w:rsidRPr="00F87E91" w:rsidRDefault="004243A9" w:rsidP="004243A9">
      <w:pPr>
        <w:tabs>
          <w:tab w:val="right" w:leader="underscore" w:pos="9638"/>
        </w:tabs>
        <w:ind w:firstLine="851"/>
        <w:jc w:val="both"/>
      </w:pPr>
      <w:r w:rsidRPr="00F87E91">
        <w:t xml:space="preserve">4. Trečiųjų asmenų teisės į turtą </w:t>
      </w:r>
      <w:r w:rsidRPr="00F87E91">
        <w:tab/>
        <w:t>.</w:t>
      </w:r>
    </w:p>
    <w:p w14:paraId="135F8F6C" w14:textId="77777777" w:rsidR="004243A9" w:rsidRPr="00F87E91" w:rsidRDefault="004243A9" w:rsidP="004243A9">
      <w:pPr>
        <w:tabs>
          <w:tab w:val="center" w:pos="6720"/>
        </w:tabs>
        <w:ind w:firstLine="720"/>
        <w:jc w:val="both"/>
        <w:rPr>
          <w:sz w:val="20"/>
          <w:szCs w:val="20"/>
        </w:rPr>
      </w:pPr>
      <w:r w:rsidRPr="00F87E91">
        <w:rPr>
          <w:szCs w:val="18"/>
        </w:rPr>
        <w:tab/>
      </w:r>
      <w:r w:rsidRPr="00F87E91">
        <w:rPr>
          <w:sz w:val="20"/>
          <w:szCs w:val="20"/>
        </w:rPr>
        <w:t>(įkeitimas, areštas, uzufruktas ir kt.)</w:t>
      </w:r>
    </w:p>
    <w:p w14:paraId="540DD7A8" w14:textId="77777777" w:rsidR="004243A9" w:rsidRPr="00F87E91" w:rsidRDefault="004243A9" w:rsidP="004243A9">
      <w:pPr>
        <w:ind w:firstLine="851"/>
        <w:jc w:val="both"/>
      </w:pPr>
      <w:r w:rsidRPr="00F87E91">
        <w:t>5. Panaudos gavėjas apmoka visas turto išlaikymo išlaidas (tarp jų, nekilnojamojo turto mokestį, mokesčius už šildymo, komunalines, elektros tiekimo ir ryšių paslaugas ir kt.).</w:t>
      </w:r>
    </w:p>
    <w:p w14:paraId="3217356D" w14:textId="77777777" w:rsidR="004243A9" w:rsidRPr="00F87E91" w:rsidRDefault="004243A9" w:rsidP="004243A9">
      <w:pPr>
        <w:ind w:firstLine="851"/>
        <w:jc w:val="both"/>
      </w:pPr>
      <w:r w:rsidRPr="00F87E91">
        <w:t>6. Panaudos gavėjas savo lėšomis per 15 (penkiolika) dienų nuo sutarties pasirašymo įstatymų nustatyta tvarka sutartį įregistruoja Nekilnojamojo turto registre. Pasibaigus panaudos sutarties terminui, panaudos gavėjas sutartį išregistruoja iš Nekilnojamojo turto registro.</w:t>
      </w:r>
    </w:p>
    <w:p w14:paraId="3F6977EE" w14:textId="77777777" w:rsidR="004243A9" w:rsidRPr="00F87E91" w:rsidRDefault="004243A9" w:rsidP="004243A9">
      <w:pPr>
        <w:ind w:firstLine="851"/>
        <w:jc w:val="both"/>
      </w:pPr>
      <w:r w:rsidRPr="00F87E91">
        <w:t>7. Panaudos davėjas, nepažeisdamas panaudos gavėjo teisių, turi teisę tikrinti, ar panaudos gavėjas naudojasi turtu tinkamai pagal paskirtį ir sutartį.</w:t>
      </w:r>
    </w:p>
    <w:p w14:paraId="4C2ABD6D" w14:textId="77777777" w:rsidR="004243A9" w:rsidRPr="00F87E91" w:rsidRDefault="004243A9" w:rsidP="004243A9">
      <w:pPr>
        <w:ind w:firstLine="851"/>
        <w:jc w:val="both"/>
      </w:pPr>
      <w:r w:rsidRPr="00F87E91">
        <w:t>8. Panaudos gavėjui, pagerinusiam pagal panaudos sutartį perduotą turtą, už turto pagerinimą neatlyginama.</w:t>
      </w:r>
    </w:p>
    <w:p w14:paraId="1EB1E1E1" w14:textId="77777777" w:rsidR="004243A9" w:rsidRPr="00F87E91" w:rsidRDefault="004243A9" w:rsidP="004243A9">
      <w:pPr>
        <w:ind w:firstLine="851"/>
        <w:jc w:val="both"/>
      </w:pPr>
      <w:r w:rsidRPr="00F87E91">
        <w:t>9. Panaudos gavėjas negali jam perduoto turto išnuomoti ar kitaip perduoti naudotis tretiesiems asmenims.</w:t>
      </w:r>
    </w:p>
    <w:p w14:paraId="29334211" w14:textId="77777777" w:rsidR="004243A9" w:rsidRPr="00F87E91" w:rsidRDefault="004243A9" w:rsidP="004243A9"/>
    <w:p w14:paraId="2E7A4B09" w14:textId="77777777" w:rsidR="004243A9" w:rsidRPr="00F87E91" w:rsidRDefault="004243A9" w:rsidP="004243A9">
      <w:pPr>
        <w:jc w:val="center"/>
        <w:rPr>
          <w:b/>
        </w:rPr>
      </w:pPr>
      <w:r w:rsidRPr="00F87E91">
        <w:rPr>
          <w:b/>
        </w:rPr>
        <w:t>III SKYRIUS</w:t>
      </w:r>
    </w:p>
    <w:p w14:paraId="249D6F57" w14:textId="77777777" w:rsidR="004243A9" w:rsidRPr="00F87E91" w:rsidRDefault="004243A9" w:rsidP="004243A9">
      <w:pPr>
        <w:jc w:val="center"/>
        <w:rPr>
          <w:b/>
        </w:rPr>
      </w:pPr>
      <w:r w:rsidRPr="00F87E91">
        <w:rPr>
          <w:b/>
          <w:bCs/>
        </w:rPr>
        <w:t>ŠALIŲ PAREIGOS</w:t>
      </w:r>
    </w:p>
    <w:p w14:paraId="46C512A1" w14:textId="77777777" w:rsidR="004243A9" w:rsidRPr="00F87E91" w:rsidRDefault="004243A9" w:rsidP="004243A9">
      <w:pPr>
        <w:jc w:val="both"/>
      </w:pPr>
    </w:p>
    <w:p w14:paraId="116882E8" w14:textId="77777777" w:rsidR="004243A9" w:rsidRPr="00F87E91" w:rsidRDefault="004243A9" w:rsidP="004243A9">
      <w:pPr>
        <w:ind w:firstLine="851"/>
        <w:jc w:val="both"/>
      </w:pPr>
      <w:r w:rsidRPr="00F87E91">
        <w:t>10. Panaudos davėjas privalo:</w:t>
      </w:r>
    </w:p>
    <w:p w14:paraId="7172BEA4" w14:textId="77777777" w:rsidR="004243A9" w:rsidRPr="00F87E91" w:rsidRDefault="004243A9" w:rsidP="004243A9">
      <w:pPr>
        <w:ind w:firstLine="851"/>
        <w:jc w:val="both"/>
      </w:pPr>
      <w:r w:rsidRPr="00F87E91">
        <w:t>10.1. per 5 (penkias) darbo dienas nuo sutarties pasirašymo dienos perduoti sutarties 1 punkte nurodytą turtą pagal perdavimo-priėmimo aktą;</w:t>
      </w:r>
    </w:p>
    <w:p w14:paraId="5A089AE7" w14:textId="77777777" w:rsidR="004243A9" w:rsidRPr="00F87E91" w:rsidRDefault="004243A9" w:rsidP="004243A9">
      <w:pPr>
        <w:ind w:firstLine="851"/>
        <w:jc w:val="both"/>
      </w:pPr>
      <w:r w:rsidRPr="00F87E91">
        <w:t xml:space="preserve">10.2. pasibaigus panaudos sutarties galiojimo terminui, iš panaudos gavėjo per 7 (septynias) darbo dienas nuo sutarties pasibaigimo priimti jam grąžinamą turtą pagal perdavimo-priėmimo aktą. </w:t>
      </w:r>
    </w:p>
    <w:p w14:paraId="172B7D8A" w14:textId="77777777" w:rsidR="004243A9" w:rsidRPr="00F87E91" w:rsidRDefault="004243A9" w:rsidP="004243A9">
      <w:pPr>
        <w:ind w:firstLine="851"/>
        <w:jc w:val="both"/>
      </w:pPr>
      <w:r w:rsidRPr="00F87E91">
        <w:t>11. Panaudos gavėjas privalo:</w:t>
      </w:r>
    </w:p>
    <w:p w14:paraId="7A7BE701" w14:textId="77777777" w:rsidR="004243A9" w:rsidRPr="00F87E91" w:rsidRDefault="004243A9" w:rsidP="004243A9">
      <w:pPr>
        <w:ind w:firstLine="851"/>
        <w:jc w:val="both"/>
      </w:pPr>
      <w:r w:rsidRPr="00F87E91">
        <w:t>11.1. naudotis turtu pagal jo tiesioginę paskirtį ir sutartį, tik sprendime dėl savivaldybės turto perdavimo panaudos pagrindais laikinai neatlygintinai valdyti ir naudotis priėmimo metu panaudos gavėjo įstatuose (nuostatuose) nurodytai veiklai, griežtai laikytis šiam turtui keliamų priešgaisrinės saugos, sandėliavimo, sanitarinių, techninių ir kitų taisyklių, per visą sutarties galiojimo laiką nekeisti turto paskirties;</w:t>
      </w:r>
    </w:p>
    <w:p w14:paraId="7E5A0353" w14:textId="77777777" w:rsidR="004243A9" w:rsidRPr="00F87E91" w:rsidRDefault="004243A9" w:rsidP="004243A9">
      <w:pPr>
        <w:ind w:firstLine="851"/>
        <w:jc w:val="both"/>
      </w:pPr>
      <w:r w:rsidRPr="00F87E91">
        <w:t>11.2. savo lėšomis atlikti nekilnojamojo turto einamąjį ar statinio kapitalinį remontą arba kito ilgalaikio materialiojo turto remontą;</w:t>
      </w:r>
    </w:p>
    <w:p w14:paraId="5E3E91FE" w14:textId="77777777" w:rsidR="004243A9" w:rsidRPr="00F87E91" w:rsidRDefault="004243A9" w:rsidP="004243A9">
      <w:pPr>
        <w:ind w:firstLine="851"/>
        <w:jc w:val="both"/>
      </w:pPr>
      <w:r w:rsidRPr="00F87E91">
        <w:t>11.3. gauti Anykščių rajono savivaldybės tarybos rašytinį sutikimą pagerinti ar pertvarkyti turtą nekeičiant paskirties;</w:t>
      </w:r>
    </w:p>
    <w:p w14:paraId="2173AD71" w14:textId="77777777" w:rsidR="004243A9" w:rsidRPr="00F87E91" w:rsidRDefault="004243A9" w:rsidP="004243A9">
      <w:pPr>
        <w:ind w:firstLine="851"/>
        <w:jc w:val="both"/>
      </w:pPr>
      <w:r w:rsidRPr="00F87E91">
        <w:t>11.4. atlyginti panaudos davėjui nuostolius, jeigu perduotas turtas neatlikus priežiūros ar einamojo, ar statinio kapitalinio remonto, ar kito ilgalaikio materialiojo turto remonto darbų, sugedo ar buvo sugadintas;</w:t>
      </w:r>
    </w:p>
    <w:p w14:paraId="6DD19EAA" w14:textId="77777777" w:rsidR="004243A9" w:rsidRPr="00F87E91" w:rsidRDefault="004243A9" w:rsidP="004243A9">
      <w:pPr>
        <w:ind w:firstLine="851"/>
        <w:jc w:val="both"/>
      </w:pPr>
      <w:r w:rsidRPr="00F87E91">
        <w:t>11.5. likus 1 (vienam) mėnesiui iki sutarties termino pabaigos, raštu pranešti panaudos davėjui apie grąžinamą turtą;</w:t>
      </w:r>
    </w:p>
    <w:p w14:paraId="1DC0DF10" w14:textId="77777777" w:rsidR="004243A9" w:rsidRPr="00F87E91" w:rsidRDefault="004243A9" w:rsidP="004243A9">
      <w:pPr>
        <w:ind w:firstLine="851"/>
        <w:jc w:val="both"/>
      </w:pPr>
      <w:r w:rsidRPr="00F87E91">
        <w:t>11.6. panaudos sutarčiai pasibaigus ar ją nutraukus prieš terminą, per 7 (septynias) darbo dienas grąžinti turtą panaudos davėjui tos būklės, kokios jam buvo perduotas, atsižvelgiant į normalų susidėvėjimą, su visais pagerinimo elementais, neatskiriamais nuo turto;</w:t>
      </w:r>
    </w:p>
    <w:p w14:paraId="0B3A33AB" w14:textId="77777777" w:rsidR="004243A9" w:rsidRPr="00F87E91" w:rsidRDefault="004243A9" w:rsidP="004243A9">
      <w:pPr>
        <w:ind w:firstLine="851"/>
        <w:jc w:val="both"/>
      </w:pPr>
      <w:r w:rsidRPr="00F87E91">
        <w:t xml:space="preserve">11.7. panaudos gavėjas panaudos sutarties pasibaigimo dieną privalo </w:t>
      </w:r>
      <w:r w:rsidRPr="00F87E91">
        <w:rPr>
          <w:strike/>
        </w:rPr>
        <w:t>įvykdyti visus mokestinius įsipareigojimus</w:t>
      </w:r>
      <w:r w:rsidRPr="00F87E91">
        <w:t xml:space="preserve"> </w:t>
      </w:r>
      <w:r w:rsidRPr="00F87E91">
        <w:rPr>
          <w:b/>
          <w:bCs/>
        </w:rPr>
        <w:t>padengti visas turto išlaikymo išlaidas</w:t>
      </w:r>
      <w:r w:rsidRPr="00F87E91">
        <w:t>;</w:t>
      </w:r>
    </w:p>
    <w:p w14:paraId="52DCEC34" w14:textId="77777777" w:rsidR="004243A9" w:rsidRPr="00F87E91" w:rsidRDefault="004243A9" w:rsidP="004243A9">
      <w:pPr>
        <w:ind w:firstLine="851"/>
        <w:jc w:val="both"/>
      </w:pPr>
      <w:r w:rsidRPr="00F87E91">
        <w:t>11.8. sudaryti sąlygas panaudos davėjui kontroliuoti, ar perduotas turtas naudojamas pagal paskirtį ir sutartį, ar panaudos gavėjas verčiasi veikla, dėl kurios buvo perduotas savivaldybės turtas;</w:t>
      </w:r>
    </w:p>
    <w:p w14:paraId="005E72DE" w14:textId="77777777" w:rsidR="004243A9" w:rsidRPr="00F87E91" w:rsidRDefault="004243A9" w:rsidP="004243A9">
      <w:pPr>
        <w:ind w:firstLine="851"/>
        <w:jc w:val="both"/>
      </w:pPr>
      <w:r w:rsidRPr="00F87E91">
        <w:t>11.9. sudaryti žemės panaudos sutartį (kai perduotas nekilnojamasis turtas);</w:t>
      </w:r>
    </w:p>
    <w:p w14:paraId="4269584F" w14:textId="77777777" w:rsidR="004243A9" w:rsidRPr="00F87E91" w:rsidRDefault="004243A9" w:rsidP="004243A9">
      <w:pPr>
        <w:ind w:firstLine="851"/>
        <w:jc w:val="both"/>
      </w:pPr>
      <w:r w:rsidRPr="00F87E91">
        <w:t xml:space="preserve">11.10. atlikus nekilnojamojo turto remonto ar rekonstrukcijos darbus ir pasikeitus kadastro duomenims, pateikti darbų užbaigimo aktą ar deklaraciją apie statybos užbaigimą, patikslintą nekilnojamojo turto kadastro duomenų bylą ir kt., pagal kuriuos panaudos davėjas teisės aktų nustatyta tvarka patikslina turto duomenis Nekilnojamojo turto registre. </w:t>
      </w:r>
    </w:p>
    <w:p w14:paraId="5E6DA83D" w14:textId="77777777" w:rsidR="004243A9" w:rsidRPr="00F87E91" w:rsidRDefault="004243A9" w:rsidP="004243A9">
      <w:pPr>
        <w:pStyle w:val="Antrat1"/>
        <w:rPr>
          <w:b/>
          <w:szCs w:val="24"/>
        </w:rPr>
      </w:pPr>
      <w:r w:rsidRPr="00F87E91">
        <w:rPr>
          <w:b/>
          <w:szCs w:val="24"/>
        </w:rPr>
        <w:lastRenderedPageBreak/>
        <w:t>IV SKYRIUS</w:t>
      </w:r>
    </w:p>
    <w:p w14:paraId="2FDC16B6" w14:textId="77777777" w:rsidR="004243A9" w:rsidRPr="00F87E91" w:rsidRDefault="004243A9" w:rsidP="004243A9">
      <w:pPr>
        <w:pStyle w:val="Antrat1"/>
        <w:rPr>
          <w:b/>
          <w:szCs w:val="24"/>
        </w:rPr>
      </w:pPr>
      <w:r w:rsidRPr="00F87E91">
        <w:rPr>
          <w:b/>
          <w:bCs/>
          <w:szCs w:val="24"/>
        </w:rPr>
        <w:t>SUTARTIES NUTRAUKIMAS</w:t>
      </w:r>
    </w:p>
    <w:p w14:paraId="296002D5" w14:textId="77777777" w:rsidR="004243A9" w:rsidRPr="00F87E91" w:rsidRDefault="004243A9" w:rsidP="004243A9">
      <w:pPr>
        <w:ind w:firstLine="720"/>
        <w:jc w:val="both"/>
      </w:pPr>
      <w:r w:rsidRPr="00F87E91">
        <w:t xml:space="preserve"> </w:t>
      </w:r>
    </w:p>
    <w:p w14:paraId="6359807D" w14:textId="77777777" w:rsidR="004243A9" w:rsidRPr="00F87E91" w:rsidRDefault="004243A9" w:rsidP="004243A9">
      <w:pPr>
        <w:ind w:firstLine="851"/>
        <w:jc w:val="both"/>
      </w:pPr>
      <w:r w:rsidRPr="00F87E91">
        <w:t>12. Panaudos davėjas vienašališkai nutraukia panaudos sutartį prieš terminą, apie tai raštu įspėdamas panaudos gavėją ne vėliau kaip prieš 1 (vieną) mėnesį, jeigu:</w:t>
      </w:r>
    </w:p>
    <w:p w14:paraId="7BA336D0" w14:textId="77777777" w:rsidR="004243A9" w:rsidRPr="00F87E91" w:rsidRDefault="004243A9" w:rsidP="004243A9">
      <w:pPr>
        <w:ind w:firstLine="851"/>
        <w:jc w:val="both"/>
      </w:pPr>
      <w:r w:rsidRPr="00F87E91">
        <w:t>12.1. panaudos gavėjas nevykdo veiklos, dėl kurios buvo perduotas savivaldybės turtas; ar</w:t>
      </w:r>
    </w:p>
    <w:p w14:paraId="3F7ACFFC" w14:textId="77777777" w:rsidR="004243A9" w:rsidRPr="00F87E91" w:rsidRDefault="004243A9" w:rsidP="004243A9">
      <w:pPr>
        <w:ind w:firstLine="851"/>
        <w:jc w:val="both"/>
      </w:pPr>
      <w:r w:rsidRPr="00F87E91">
        <w:t>12.2. turtą naudoja ne pagal paskirtį;</w:t>
      </w:r>
    </w:p>
    <w:p w14:paraId="6589CB4A" w14:textId="77777777" w:rsidR="004243A9" w:rsidRPr="00F87E91" w:rsidRDefault="004243A9" w:rsidP="004243A9">
      <w:pPr>
        <w:ind w:firstLine="851"/>
        <w:jc w:val="both"/>
        <w:rPr>
          <w:b/>
          <w:bCs/>
        </w:rPr>
      </w:pPr>
      <w:r w:rsidRPr="00F87E91">
        <w:rPr>
          <w:b/>
          <w:bCs/>
        </w:rPr>
        <w:t>12.3. jeigu panaudos gavėjas nesudaro sąlygų kontroliuoti, ar perduotas pagal panaudos sutartį daiktas naudojamas pagal paskirtį ir sutartį, ar panaudos gavėjas verčiasi veikla, dėl kurios buvo perduotas savivaldybės turtas;</w:t>
      </w:r>
    </w:p>
    <w:p w14:paraId="7248C06E" w14:textId="77777777" w:rsidR="004243A9" w:rsidRPr="00F87E91" w:rsidRDefault="004243A9" w:rsidP="004243A9">
      <w:pPr>
        <w:ind w:firstLine="851"/>
        <w:jc w:val="both"/>
        <w:rPr>
          <w:b/>
          <w:bCs/>
        </w:rPr>
      </w:pPr>
      <w:r w:rsidRPr="00F87E91">
        <w:rPr>
          <w:b/>
          <w:bCs/>
        </w:rPr>
        <w:t>12.4. Lietuvos Respublikos civiliniame kodekse numatytais pagrindais.</w:t>
      </w:r>
    </w:p>
    <w:p w14:paraId="6C0B2109" w14:textId="77777777" w:rsidR="004243A9" w:rsidRPr="00F87E91" w:rsidRDefault="004243A9" w:rsidP="004243A9">
      <w:pPr>
        <w:ind w:firstLine="851"/>
        <w:jc w:val="both"/>
      </w:pPr>
      <w:r w:rsidRPr="00F87E91">
        <w:t xml:space="preserve">13. Panaudos </w:t>
      </w:r>
      <w:r w:rsidRPr="00F87E91">
        <w:rPr>
          <w:strike/>
        </w:rPr>
        <w:t>davėjas</w:t>
      </w:r>
      <w:r w:rsidRPr="00F87E91">
        <w:t xml:space="preserve"> </w:t>
      </w:r>
      <w:r w:rsidRPr="00F87E91">
        <w:rPr>
          <w:b/>
          <w:bCs/>
        </w:rPr>
        <w:t>gavėjas</w:t>
      </w:r>
      <w:r w:rsidRPr="00F87E91">
        <w:t xml:space="preserve"> turi teisę vienašališkai nutraukti panaudos sutartį prieš terminą, apie tai raštu įspėdamas panaudos gavėją ne vėliau kaip prieš 1 (vieną) mėnesį:</w:t>
      </w:r>
    </w:p>
    <w:p w14:paraId="01FF57D3" w14:textId="77777777" w:rsidR="004243A9" w:rsidRPr="00F87E91" w:rsidRDefault="004243A9" w:rsidP="004243A9">
      <w:pPr>
        <w:ind w:firstLine="851"/>
        <w:jc w:val="both"/>
      </w:pPr>
      <w:r w:rsidRPr="00F87E91">
        <w:t xml:space="preserve">13.1. jeigu </w:t>
      </w:r>
      <w:r w:rsidRPr="00F87E91">
        <w:rPr>
          <w:strike/>
        </w:rPr>
        <w:t>panaudos gavėjas nevykdo įsipareigojimų savo lėšomis atlikti nekilnojamojo daikto einamąjį ar statinio kapitalinį remontą arba kito ilgalaikio materialiojo turto remontą</w:t>
      </w:r>
      <w:r w:rsidRPr="00F87E91">
        <w:t xml:space="preserve"> </w:t>
      </w:r>
      <w:r w:rsidRPr="00F87E91">
        <w:rPr>
          <w:b/>
          <w:bCs/>
        </w:rPr>
        <w:t>panaudos pagrindais suteiktas Turtas nebėra reikalingas jo vykdomai veiklai;</w:t>
      </w:r>
    </w:p>
    <w:p w14:paraId="3BD8EF60" w14:textId="77777777" w:rsidR="004243A9" w:rsidRPr="00F87E91" w:rsidRDefault="004243A9" w:rsidP="004243A9">
      <w:pPr>
        <w:ind w:firstLine="851"/>
        <w:jc w:val="both"/>
      </w:pPr>
      <w:r w:rsidRPr="00F87E91">
        <w:t>13.2. Lietuvos Respublikos civiliniame kodekse numatytais pagrindais;</w:t>
      </w:r>
    </w:p>
    <w:p w14:paraId="0C6418C9" w14:textId="77777777" w:rsidR="004243A9" w:rsidRPr="00F87E91" w:rsidRDefault="004243A9" w:rsidP="004243A9">
      <w:pPr>
        <w:ind w:firstLine="851"/>
        <w:jc w:val="both"/>
        <w:rPr>
          <w:strike/>
        </w:rPr>
      </w:pPr>
      <w:r w:rsidRPr="00F87E91">
        <w:rPr>
          <w:strike/>
        </w:rPr>
        <w:t>13.3. jeigu panaudos gavėjas nesudaro sąlygų kontroliuoti, ar perduotas pagal panaudos sutartį daiktas naudojamas pagal paskirtį ir sutartį, ar panaudos gavėjas verčiasi veikla, dėl kurios buvo perduotas savivaldybės turtas.</w:t>
      </w:r>
    </w:p>
    <w:p w14:paraId="77179881" w14:textId="77777777" w:rsidR="004243A9" w:rsidRPr="00F87E91" w:rsidRDefault="004243A9" w:rsidP="004243A9">
      <w:pPr>
        <w:ind w:firstLine="851"/>
        <w:jc w:val="both"/>
      </w:pPr>
      <w:r w:rsidRPr="00F87E91">
        <w:t>14. Sutartis gali būti nutraukta šalių (panaudos davėjo ir panaudos gavėjo) susitarimu, taip pat kitais Lietuvos Respublikos civiliniame kodekse numatytais atvejais ir tvarka.</w:t>
      </w:r>
    </w:p>
    <w:p w14:paraId="5F42839F" w14:textId="77777777" w:rsidR="004243A9" w:rsidRPr="00F87E91" w:rsidRDefault="004243A9" w:rsidP="004243A9"/>
    <w:p w14:paraId="15C06738" w14:textId="77777777" w:rsidR="004243A9" w:rsidRPr="00F87E91" w:rsidRDefault="004243A9" w:rsidP="004243A9">
      <w:pPr>
        <w:jc w:val="center"/>
        <w:rPr>
          <w:b/>
        </w:rPr>
      </w:pPr>
      <w:r w:rsidRPr="00F87E91">
        <w:rPr>
          <w:b/>
        </w:rPr>
        <w:t>V SKYRIUS</w:t>
      </w:r>
    </w:p>
    <w:p w14:paraId="11449DDF" w14:textId="77777777" w:rsidR="004243A9" w:rsidRPr="00F87E91" w:rsidRDefault="004243A9" w:rsidP="004243A9">
      <w:pPr>
        <w:jc w:val="center"/>
        <w:rPr>
          <w:b/>
        </w:rPr>
      </w:pPr>
      <w:r w:rsidRPr="00F87E91">
        <w:rPr>
          <w:b/>
          <w:bCs/>
        </w:rPr>
        <w:t>BAIGIAMOSIOS NUOSTATOS</w:t>
      </w:r>
    </w:p>
    <w:p w14:paraId="10693547" w14:textId="77777777" w:rsidR="004243A9" w:rsidRPr="00F87E91" w:rsidRDefault="004243A9" w:rsidP="004243A9">
      <w:pPr>
        <w:ind w:firstLine="720"/>
        <w:jc w:val="both"/>
      </w:pPr>
      <w:r w:rsidRPr="00F87E91">
        <w:t xml:space="preserve"> </w:t>
      </w:r>
    </w:p>
    <w:p w14:paraId="2F2DA04A" w14:textId="77777777" w:rsidR="004243A9" w:rsidRPr="00F87E91" w:rsidRDefault="004243A9" w:rsidP="004243A9">
      <w:pPr>
        <w:tabs>
          <w:tab w:val="left" w:pos="2127"/>
        </w:tabs>
        <w:spacing w:line="360" w:lineRule="auto"/>
        <w:ind w:firstLine="851"/>
        <w:jc w:val="both"/>
        <w:rPr>
          <w:b/>
          <w:bCs/>
        </w:rPr>
      </w:pPr>
      <w:r w:rsidRPr="00F87E91">
        <w:t xml:space="preserve">15. Ši sutartis sudaryta </w:t>
      </w:r>
      <w:r w:rsidRPr="00F87E91">
        <w:rPr>
          <w:strike/>
        </w:rPr>
        <w:t xml:space="preserve">2 (dviem) egzemplioriais, po 1 (vieną) panaudos davėjui ir panaudos gavėjui </w:t>
      </w:r>
      <w:r w:rsidRPr="00F87E91">
        <w:rPr>
          <w:b/>
          <w:bCs/>
        </w:rPr>
        <w:t>vienu dokumento egzemplioriumi ir pasirašoma Šalių atstovų elektroniniais parašais.</w:t>
      </w:r>
    </w:p>
    <w:p w14:paraId="046AF2E8" w14:textId="77777777" w:rsidR="004243A9" w:rsidRPr="00F87E91" w:rsidRDefault="004243A9" w:rsidP="004243A9">
      <w:pPr>
        <w:tabs>
          <w:tab w:val="left" w:pos="284"/>
        </w:tabs>
        <w:ind w:firstLine="284"/>
        <w:jc w:val="both"/>
      </w:pPr>
    </w:p>
    <w:p w14:paraId="15F54E5A" w14:textId="77777777" w:rsidR="004243A9" w:rsidRPr="00F87E91" w:rsidRDefault="004243A9" w:rsidP="004243A9">
      <w:pPr>
        <w:tabs>
          <w:tab w:val="left" w:pos="284"/>
        </w:tabs>
        <w:ind w:firstLine="284"/>
        <w:jc w:val="both"/>
      </w:pPr>
      <w:r w:rsidRPr="00F87E91">
        <w:t>PRIDEDAMA (jeigu dokumentai pridedami):</w:t>
      </w:r>
    </w:p>
    <w:p w14:paraId="7ECBA2A4" w14:textId="77777777" w:rsidR="004243A9" w:rsidRPr="00F87E91" w:rsidRDefault="004243A9" w:rsidP="004243A9">
      <w:pPr>
        <w:tabs>
          <w:tab w:val="left" w:pos="284"/>
        </w:tabs>
        <w:ind w:firstLine="284"/>
        <w:jc w:val="both"/>
      </w:pPr>
      <w:r w:rsidRPr="00F87E91">
        <w:t>1. ____________________________________, __ lapas (-ai).</w:t>
      </w:r>
    </w:p>
    <w:p w14:paraId="652B6683" w14:textId="77777777" w:rsidR="004243A9" w:rsidRPr="00F87E91" w:rsidRDefault="004243A9" w:rsidP="004243A9">
      <w:pPr>
        <w:tabs>
          <w:tab w:val="left" w:pos="284"/>
        </w:tabs>
        <w:ind w:firstLine="284"/>
        <w:jc w:val="both"/>
        <w:rPr>
          <w:sz w:val="20"/>
          <w:szCs w:val="20"/>
        </w:rPr>
      </w:pPr>
      <w:r w:rsidRPr="00F87E91">
        <w:rPr>
          <w:sz w:val="20"/>
          <w:szCs w:val="20"/>
        </w:rPr>
        <w:t xml:space="preserve">     (teisės akto, kuriuo priimtas sprendimas perduoti turtą, kopija)</w:t>
      </w:r>
    </w:p>
    <w:p w14:paraId="4D089006" w14:textId="77777777" w:rsidR="004243A9" w:rsidRPr="00F87E91" w:rsidRDefault="004243A9" w:rsidP="004243A9">
      <w:pPr>
        <w:tabs>
          <w:tab w:val="left" w:pos="284"/>
        </w:tabs>
        <w:ind w:firstLine="284"/>
        <w:jc w:val="both"/>
      </w:pPr>
      <w:r w:rsidRPr="00F87E91">
        <w:t>2. ___________________________________, __ lapas (-ai).</w:t>
      </w:r>
    </w:p>
    <w:p w14:paraId="5C8A0740" w14:textId="77777777" w:rsidR="004243A9" w:rsidRPr="00F87E91" w:rsidRDefault="004243A9" w:rsidP="004243A9">
      <w:pPr>
        <w:tabs>
          <w:tab w:val="left" w:pos="284"/>
        </w:tabs>
        <w:ind w:firstLine="284"/>
        <w:jc w:val="both"/>
        <w:rPr>
          <w:sz w:val="20"/>
          <w:szCs w:val="20"/>
        </w:rPr>
      </w:pPr>
      <w:r w:rsidRPr="00F87E91">
        <w:rPr>
          <w:sz w:val="20"/>
          <w:szCs w:val="20"/>
        </w:rPr>
        <w:t xml:space="preserve">     (turto sąrašas, jeigu turtas perduodamas pagal sąrašą)</w:t>
      </w:r>
    </w:p>
    <w:p w14:paraId="3645109F" w14:textId="77777777" w:rsidR="004243A9" w:rsidRPr="00F87E91" w:rsidRDefault="004243A9" w:rsidP="004243A9">
      <w:pPr>
        <w:tabs>
          <w:tab w:val="left" w:pos="284"/>
        </w:tabs>
        <w:ind w:firstLine="284"/>
        <w:jc w:val="both"/>
      </w:pPr>
      <w:r w:rsidRPr="00F87E91">
        <w:t>3. ______________________________________, __ lapas (-ai).</w:t>
      </w:r>
    </w:p>
    <w:p w14:paraId="129B6C98" w14:textId="77777777" w:rsidR="004243A9" w:rsidRPr="00F87E91" w:rsidRDefault="004243A9" w:rsidP="004243A9">
      <w:pPr>
        <w:tabs>
          <w:tab w:val="left" w:pos="284"/>
        </w:tabs>
        <w:ind w:firstLine="284"/>
        <w:jc w:val="both"/>
        <w:rPr>
          <w:sz w:val="20"/>
          <w:szCs w:val="20"/>
        </w:rPr>
      </w:pPr>
      <w:r w:rsidRPr="00F87E91">
        <w:rPr>
          <w:sz w:val="20"/>
          <w:szCs w:val="20"/>
        </w:rPr>
        <w:t xml:space="preserve">     (nekilnojamojo daikto kadastro duomenų bylos kopija)</w:t>
      </w:r>
    </w:p>
    <w:p w14:paraId="6FA1CBF9" w14:textId="77777777" w:rsidR="004243A9" w:rsidRPr="00F87E91" w:rsidRDefault="004243A9" w:rsidP="004243A9">
      <w:pPr>
        <w:tabs>
          <w:tab w:val="left" w:pos="284"/>
        </w:tabs>
        <w:ind w:firstLine="284"/>
        <w:jc w:val="both"/>
      </w:pPr>
      <w:r w:rsidRPr="00F87E91">
        <w:t>4. ______________________________, __ lapas (-ai).</w:t>
      </w:r>
    </w:p>
    <w:p w14:paraId="2D1AF79C" w14:textId="77777777" w:rsidR="004243A9" w:rsidRPr="00F87E91" w:rsidRDefault="004243A9" w:rsidP="004243A9">
      <w:pPr>
        <w:tabs>
          <w:tab w:val="left" w:pos="284"/>
        </w:tabs>
        <w:ind w:firstLine="284"/>
        <w:jc w:val="both"/>
        <w:rPr>
          <w:sz w:val="20"/>
          <w:szCs w:val="20"/>
        </w:rPr>
      </w:pPr>
      <w:r w:rsidRPr="00F87E91">
        <w:rPr>
          <w:sz w:val="20"/>
          <w:szCs w:val="20"/>
        </w:rPr>
        <w:t xml:space="preserve">     (panaudos subjekto įstatų (nuostatų) kopija)</w:t>
      </w:r>
    </w:p>
    <w:p w14:paraId="7E99E1BA" w14:textId="77777777" w:rsidR="004243A9" w:rsidRPr="00F87E91" w:rsidRDefault="004243A9" w:rsidP="004243A9">
      <w:pPr>
        <w:tabs>
          <w:tab w:val="left" w:pos="284"/>
        </w:tabs>
        <w:ind w:firstLine="284"/>
        <w:jc w:val="both"/>
      </w:pPr>
      <w:r w:rsidRPr="00F87E91">
        <w:t>5. _____________________________________________________, __ lapas (-ai).</w:t>
      </w:r>
    </w:p>
    <w:p w14:paraId="70759667" w14:textId="77777777" w:rsidR="004243A9" w:rsidRPr="00F87E91" w:rsidRDefault="004243A9" w:rsidP="004243A9">
      <w:pPr>
        <w:tabs>
          <w:tab w:val="left" w:pos="284"/>
        </w:tabs>
        <w:ind w:firstLine="284"/>
        <w:jc w:val="both"/>
        <w:rPr>
          <w:sz w:val="20"/>
          <w:szCs w:val="20"/>
        </w:rPr>
      </w:pPr>
      <w:r w:rsidRPr="00F87E91">
        <w:rPr>
          <w:sz w:val="20"/>
          <w:szCs w:val="20"/>
        </w:rPr>
        <w:t xml:space="preserve">     (Nekilnojamojo turto registro centrinio duomenų banko informacinis išrašas)</w:t>
      </w:r>
    </w:p>
    <w:p w14:paraId="6A17D4BE" w14:textId="77777777" w:rsidR="004243A9" w:rsidRPr="00F87E91" w:rsidRDefault="004243A9" w:rsidP="004243A9">
      <w:pPr>
        <w:tabs>
          <w:tab w:val="left" w:pos="284"/>
        </w:tabs>
        <w:ind w:firstLine="284"/>
        <w:jc w:val="both"/>
      </w:pPr>
      <w:r w:rsidRPr="00F87E91">
        <w:t>6. ______________________________________________________, __ lapas (-ai).</w:t>
      </w:r>
    </w:p>
    <w:p w14:paraId="2F496972" w14:textId="77777777" w:rsidR="004243A9" w:rsidRPr="00F87E91" w:rsidRDefault="004243A9" w:rsidP="004243A9">
      <w:pPr>
        <w:tabs>
          <w:tab w:val="left" w:pos="284"/>
        </w:tabs>
        <w:ind w:firstLine="284"/>
        <w:jc w:val="both"/>
        <w:rPr>
          <w:sz w:val="20"/>
          <w:szCs w:val="20"/>
        </w:rPr>
      </w:pPr>
      <w:r w:rsidRPr="00F87E91">
        <w:rPr>
          <w:sz w:val="20"/>
          <w:szCs w:val="20"/>
        </w:rPr>
        <w:t xml:space="preserve">     (perdavimo–priėmimo aktas)</w:t>
      </w:r>
    </w:p>
    <w:p w14:paraId="2E5F0DE3" w14:textId="77777777" w:rsidR="004243A9" w:rsidRPr="00F87E91" w:rsidRDefault="004243A9" w:rsidP="004243A9">
      <w:pPr>
        <w:tabs>
          <w:tab w:val="left" w:pos="284"/>
        </w:tabs>
        <w:ind w:firstLine="284"/>
        <w:jc w:val="both"/>
      </w:pPr>
      <w:r w:rsidRPr="00F87E91">
        <w:t>7. _____________________________________________, __ lapas (-ai).</w:t>
      </w:r>
    </w:p>
    <w:p w14:paraId="0FA47E48" w14:textId="77777777" w:rsidR="004243A9" w:rsidRPr="00F87E91" w:rsidRDefault="004243A9" w:rsidP="004243A9">
      <w:pPr>
        <w:tabs>
          <w:tab w:val="left" w:pos="284"/>
        </w:tabs>
        <w:ind w:firstLine="284"/>
        <w:jc w:val="both"/>
        <w:rPr>
          <w:sz w:val="20"/>
          <w:szCs w:val="20"/>
        </w:rPr>
      </w:pPr>
      <w:r w:rsidRPr="00F87E91">
        <w:rPr>
          <w:sz w:val="20"/>
          <w:szCs w:val="20"/>
        </w:rPr>
        <w:t xml:space="preserve">     (kiti dokumentai)</w:t>
      </w:r>
    </w:p>
    <w:p w14:paraId="348D4834" w14:textId="77777777" w:rsidR="004243A9" w:rsidRPr="00F87E91" w:rsidRDefault="004243A9" w:rsidP="004243A9">
      <w:pPr>
        <w:tabs>
          <w:tab w:val="left" w:pos="284"/>
        </w:tabs>
        <w:ind w:firstLine="284"/>
        <w:jc w:val="both"/>
        <w:rPr>
          <w:sz w:val="20"/>
          <w:szCs w:val="20"/>
        </w:rPr>
      </w:pPr>
    </w:p>
    <w:p w14:paraId="2B17C7A3" w14:textId="77777777" w:rsidR="004243A9" w:rsidRPr="00F87E91" w:rsidRDefault="004243A9" w:rsidP="004243A9">
      <w:pPr>
        <w:tabs>
          <w:tab w:val="left" w:pos="284"/>
        </w:tabs>
        <w:ind w:firstLine="284"/>
        <w:jc w:val="both"/>
      </w:pPr>
      <w:r w:rsidRPr="00F87E91">
        <w:t>Sutarties šalių rekvizitai:</w:t>
      </w:r>
    </w:p>
    <w:p w14:paraId="4A527C66" w14:textId="77777777" w:rsidR="004243A9" w:rsidRPr="00F87E91" w:rsidRDefault="004243A9" w:rsidP="004243A9">
      <w:pPr>
        <w:tabs>
          <w:tab w:val="left" w:pos="284"/>
        </w:tabs>
        <w:ind w:firstLine="284"/>
        <w:jc w:val="both"/>
        <w:rPr>
          <w:sz w:val="20"/>
          <w:szCs w:val="20"/>
        </w:rPr>
      </w:pPr>
      <w:r w:rsidRPr="00F87E91">
        <w:t xml:space="preserve">  </w:t>
      </w:r>
    </w:p>
    <w:p w14:paraId="597B3A22" w14:textId="77777777" w:rsidR="004243A9" w:rsidRPr="00F87E91" w:rsidRDefault="004243A9" w:rsidP="004243A9">
      <w:pPr>
        <w:tabs>
          <w:tab w:val="left" w:pos="284"/>
          <w:tab w:val="left" w:pos="5160"/>
        </w:tabs>
        <w:jc w:val="both"/>
      </w:pPr>
      <w:r w:rsidRPr="00F87E91">
        <w:t xml:space="preserve">Panaudos davėjas </w:t>
      </w:r>
      <w:r w:rsidRPr="00F87E91">
        <w:tab/>
        <w:t>Panaudos gavėjas</w:t>
      </w:r>
    </w:p>
    <w:p w14:paraId="67720576" w14:textId="77777777" w:rsidR="004243A9" w:rsidRPr="00F87E91" w:rsidRDefault="004243A9" w:rsidP="004243A9">
      <w:pPr>
        <w:jc w:val="both"/>
        <w:rPr>
          <w:i/>
        </w:rPr>
      </w:pPr>
    </w:p>
    <w:p w14:paraId="1C487B47" w14:textId="77777777" w:rsidR="004243A9" w:rsidRPr="00F87E91" w:rsidRDefault="004243A9" w:rsidP="004243A9">
      <w:pPr>
        <w:jc w:val="both"/>
      </w:pPr>
      <w:r w:rsidRPr="00F87E91">
        <w:t>(pavadinimas)</w:t>
      </w:r>
      <w:r w:rsidRPr="00F87E91">
        <w:tab/>
      </w:r>
      <w:r w:rsidRPr="00F87E91">
        <w:tab/>
      </w:r>
      <w:r w:rsidRPr="00F87E91">
        <w:tab/>
        <w:t xml:space="preserve">(pavadinimas)                  </w:t>
      </w:r>
    </w:p>
    <w:p w14:paraId="23AE0C7D" w14:textId="77777777" w:rsidR="004243A9" w:rsidRPr="00F87E91" w:rsidRDefault="004243A9" w:rsidP="004243A9">
      <w:pPr>
        <w:tabs>
          <w:tab w:val="left" w:pos="284"/>
          <w:tab w:val="left" w:pos="426"/>
        </w:tabs>
        <w:jc w:val="both"/>
      </w:pPr>
      <w:r w:rsidRPr="00F87E91">
        <w:t xml:space="preserve">(kodas)     </w:t>
      </w:r>
      <w:r w:rsidRPr="00F87E91">
        <w:tab/>
      </w:r>
      <w:r w:rsidRPr="00F87E91">
        <w:tab/>
      </w:r>
      <w:r w:rsidRPr="00F87E91">
        <w:tab/>
      </w:r>
      <w:r w:rsidRPr="00F87E91">
        <w:tab/>
        <w:t>(kodas)</w:t>
      </w:r>
    </w:p>
    <w:p w14:paraId="6721EC01" w14:textId="77777777" w:rsidR="004243A9" w:rsidRPr="00F87E91" w:rsidRDefault="004243A9" w:rsidP="004243A9">
      <w:pPr>
        <w:jc w:val="both"/>
      </w:pPr>
      <w:r w:rsidRPr="00F87E91">
        <w:t xml:space="preserve">(adresas)     </w:t>
      </w:r>
      <w:r w:rsidRPr="00F87E91">
        <w:tab/>
      </w:r>
      <w:r w:rsidRPr="00F87E91">
        <w:tab/>
      </w:r>
      <w:r w:rsidRPr="00F87E91">
        <w:tab/>
      </w:r>
      <w:r w:rsidRPr="00F87E91">
        <w:tab/>
        <w:t>(adresas)</w:t>
      </w:r>
    </w:p>
    <w:p w14:paraId="1B67BEFA" w14:textId="77777777" w:rsidR="004243A9" w:rsidRPr="00F87E91" w:rsidRDefault="004243A9" w:rsidP="004243A9">
      <w:pPr>
        <w:jc w:val="both"/>
      </w:pPr>
      <w:r w:rsidRPr="00F87E91">
        <w:t xml:space="preserve">(a. s. Nr.)    </w:t>
      </w:r>
      <w:r w:rsidRPr="00F87E91">
        <w:tab/>
        <w:t xml:space="preserve"> </w:t>
      </w:r>
      <w:r w:rsidRPr="00F87E91">
        <w:tab/>
      </w:r>
      <w:r w:rsidRPr="00F87E91">
        <w:tab/>
      </w:r>
      <w:r w:rsidRPr="00F87E91">
        <w:tab/>
        <w:t>(a. s. Nr.)</w:t>
      </w:r>
    </w:p>
    <w:p w14:paraId="761643C6" w14:textId="77777777" w:rsidR="004243A9" w:rsidRPr="00F87E91" w:rsidRDefault="004243A9" w:rsidP="004243A9">
      <w:pPr>
        <w:jc w:val="both"/>
      </w:pPr>
      <w:r w:rsidRPr="00F87E91">
        <w:lastRenderedPageBreak/>
        <w:t xml:space="preserve">(tel., </w:t>
      </w:r>
      <w:r w:rsidRPr="00F87E91">
        <w:rPr>
          <w:strike/>
        </w:rPr>
        <w:t>faks.</w:t>
      </w:r>
      <w:r w:rsidRPr="00F87E91">
        <w:t xml:space="preserve">) </w:t>
      </w:r>
      <w:r w:rsidRPr="00F87E91">
        <w:tab/>
      </w:r>
      <w:r w:rsidRPr="00F87E91">
        <w:tab/>
      </w:r>
      <w:r w:rsidRPr="00F87E91">
        <w:tab/>
      </w:r>
      <w:r w:rsidRPr="00F87E91">
        <w:tab/>
        <w:t xml:space="preserve">(tel., </w:t>
      </w:r>
      <w:r w:rsidRPr="00F87E91">
        <w:rPr>
          <w:strike/>
        </w:rPr>
        <w:t>faks.</w:t>
      </w:r>
      <w:r w:rsidRPr="00F87E91">
        <w:t>)</w:t>
      </w:r>
    </w:p>
    <w:p w14:paraId="4F3303A8" w14:textId="77777777" w:rsidR="004243A9" w:rsidRPr="00F87E91" w:rsidRDefault="004243A9" w:rsidP="004243A9">
      <w:pPr>
        <w:jc w:val="both"/>
      </w:pPr>
      <w:r w:rsidRPr="00F87E91">
        <w:t xml:space="preserve">(el. p.) </w:t>
      </w:r>
      <w:r w:rsidRPr="00F87E91">
        <w:tab/>
      </w:r>
      <w:r w:rsidRPr="00F87E91">
        <w:tab/>
      </w:r>
      <w:r w:rsidRPr="00F87E91">
        <w:tab/>
      </w:r>
      <w:r w:rsidRPr="00F87E91">
        <w:tab/>
        <w:t xml:space="preserve">(el. p.) </w:t>
      </w:r>
    </w:p>
    <w:p w14:paraId="73202044" w14:textId="77777777" w:rsidR="004243A9" w:rsidRPr="00F87E91" w:rsidRDefault="004243A9" w:rsidP="004243A9">
      <w:pPr>
        <w:spacing w:line="360" w:lineRule="auto"/>
        <w:jc w:val="both"/>
        <w:rPr>
          <w:b/>
          <w:bCs/>
        </w:rPr>
      </w:pPr>
      <w:r w:rsidRPr="00F87E91">
        <w:rPr>
          <w:b/>
          <w:bCs/>
        </w:rPr>
        <w:t>(Pasirašančio asmens pareigos)</w:t>
      </w:r>
      <w:r w:rsidRPr="00F87E91">
        <w:rPr>
          <w:b/>
          <w:bCs/>
        </w:rPr>
        <w:tab/>
      </w:r>
      <w:r w:rsidRPr="00F87E91">
        <w:rPr>
          <w:b/>
          <w:bCs/>
        </w:rPr>
        <w:tab/>
        <w:t xml:space="preserve">(Pasirašančio asmens pareigos) </w:t>
      </w:r>
    </w:p>
    <w:p w14:paraId="3282C18C" w14:textId="77777777" w:rsidR="004243A9" w:rsidRPr="00F87E91" w:rsidRDefault="004243A9" w:rsidP="004243A9">
      <w:pPr>
        <w:tabs>
          <w:tab w:val="left" w:pos="5160"/>
        </w:tabs>
        <w:ind w:firstLine="284"/>
        <w:jc w:val="both"/>
        <w:rPr>
          <w:strike/>
        </w:rPr>
      </w:pPr>
      <w:r w:rsidRPr="00F87E91">
        <w:rPr>
          <w:strike/>
        </w:rPr>
        <w:t>(parašas)</w:t>
      </w:r>
      <w:r w:rsidRPr="00F87E91">
        <w:t xml:space="preserve"> </w:t>
      </w:r>
      <w:r w:rsidRPr="00F87E91">
        <w:tab/>
      </w:r>
      <w:r w:rsidRPr="00F87E91">
        <w:rPr>
          <w:strike/>
        </w:rPr>
        <w:t>(parašas)</w:t>
      </w:r>
    </w:p>
    <w:p w14:paraId="5D47E09D" w14:textId="77777777" w:rsidR="004243A9" w:rsidRPr="00F87E91" w:rsidRDefault="004243A9" w:rsidP="004243A9">
      <w:pPr>
        <w:tabs>
          <w:tab w:val="left" w:pos="5160"/>
        </w:tabs>
        <w:ind w:firstLine="284"/>
        <w:jc w:val="both"/>
      </w:pPr>
      <w:r w:rsidRPr="00F87E91">
        <w:t xml:space="preserve">(vardas ir pavardė) </w:t>
      </w:r>
      <w:r w:rsidRPr="00F87E91">
        <w:tab/>
        <w:t>(vardas ir pavardė)</w:t>
      </w:r>
    </w:p>
    <w:p w14:paraId="2980CF30" w14:textId="77777777" w:rsidR="004243A9" w:rsidRPr="00F87E91" w:rsidRDefault="004243A9" w:rsidP="004243A9">
      <w:pPr>
        <w:tabs>
          <w:tab w:val="left" w:pos="5160"/>
        </w:tabs>
        <w:ind w:firstLine="284"/>
        <w:jc w:val="both"/>
        <w:rPr>
          <w:strike/>
        </w:rPr>
      </w:pPr>
      <w:r w:rsidRPr="00F87E91">
        <w:rPr>
          <w:strike/>
        </w:rPr>
        <w:t>A. V.</w:t>
      </w:r>
      <w:r w:rsidRPr="00F87E91">
        <w:t xml:space="preserve"> </w:t>
      </w:r>
      <w:r w:rsidRPr="00F87E91">
        <w:tab/>
      </w:r>
      <w:r w:rsidRPr="00F87E91">
        <w:rPr>
          <w:strike/>
        </w:rPr>
        <w:t xml:space="preserve">A. V. </w:t>
      </w:r>
    </w:p>
    <w:p w14:paraId="4D992A58" w14:textId="77777777" w:rsidR="004243A9" w:rsidRPr="00F87E91" w:rsidRDefault="004243A9" w:rsidP="004243A9">
      <w:pPr>
        <w:tabs>
          <w:tab w:val="left" w:pos="5160"/>
        </w:tabs>
        <w:ind w:firstLine="284"/>
        <w:jc w:val="both"/>
      </w:pPr>
    </w:p>
    <w:p w14:paraId="07FA5DDF" w14:textId="77777777" w:rsidR="004243A9" w:rsidRPr="00F87E91" w:rsidRDefault="004243A9" w:rsidP="004243A9">
      <w:pPr>
        <w:jc w:val="center"/>
      </w:pPr>
      <w:r w:rsidRPr="00F87E91">
        <w:t>__________________________</w:t>
      </w:r>
    </w:p>
    <w:p w14:paraId="2AEFD6B5" w14:textId="77777777" w:rsidR="004243A9" w:rsidRPr="00F87E91" w:rsidRDefault="004243A9" w:rsidP="004243A9">
      <w:pPr>
        <w:jc w:val="center"/>
      </w:pPr>
    </w:p>
    <w:p w14:paraId="4DBB1D13" w14:textId="77777777" w:rsidR="004243A9" w:rsidRPr="00F87E91" w:rsidRDefault="004243A9" w:rsidP="004243A9">
      <w:pPr>
        <w:jc w:val="center"/>
      </w:pPr>
    </w:p>
    <w:p w14:paraId="158A2374" w14:textId="6F93AE4F" w:rsidR="003E3B18" w:rsidRDefault="003E3B18">
      <w:r>
        <w:br w:type="page"/>
      </w:r>
    </w:p>
    <w:p w14:paraId="6C783DC9" w14:textId="77777777" w:rsidR="005E19D4" w:rsidRPr="00F87E91" w:rsidRDefault="005E19D4" w:rsidP="005E19D4">
      <w:pPr>
        <w:tabs>
          <w:tab w:val="left" w:pos="720"/>
        </w:tabs>
        <w:ind w:left="4962"/>
      </w:pPr>
      <w:r w:rsidRPr="00F87E91">
        <w:lastRenderedPageBreak/>
        <w:t>Anykščių rajono savivaldybės turto perdavimo</w:t>
      </w:r>
    </w:p>
    <w:p w14:paraId="5BE7333E" w14:textId="77777777" w:rsidR="005E19D4" w:rsidRPr="00F87E91" w:rsidRDefault="005E19D4" w:rsidP="005E19D4">
      <w:pPr>
        <w:tabs>
          <w:tab w:val="left" w:pos="720"/>
        </w:tabs>
        <w:ind w:firstLine="4962"/>
      </w:pPr>
      <w:r w:rsidRPr="00F87E91">
        <w:t>panaudos pagrindais laikinai neatlygintinai</w:t>
      </w:r>
    </w:p>
    <w:p w14:paraId="4FA5A8AA" w14:textId="77777777" w:rsidR="005E19D4" w:rsidRPr="00F87E91" w:rsidRDefault="005E19D4" w:rsidP="005E19D4">
      <w:pPr>
        <w:tabs>
          <w:tab w:val="left" w:pos="720"/>
        </w:tabs>
        <w:ind w:firstLine="4962"/>
      </w:pPr>
      <w:r w:rsidRPr="00F87E91">
        <w:t>naudotis tvarkos aprašo</w:t>
      </w:r>
    </w:p>
    <w:p w14:paraId="2144651D" w14:textId="77777777" w:rsidR="005E19D4" w:rsidRPr="00F87E91" w:rsidRDefault="005E19D4" w:rsidP="005E19D4">
      <w:pPr>
        <w:tabs>
          <w:tab w:val="left" w:pos="720"/>
        </w:tabs>
        <w:ind w:firstLine="4962"/>
      </w:pPr>
      <w:r w:rsidRPr="00F87E91">
        <w:t>2 priedas</w:t>
      </w:r>
    </w:p>
    <w:p w14:paraId="7535F51D" w14:textId="77777777" w:rsidR="005E19D4" w:rsidRPr="00F87E91" w:rsidRDefault="005E19D4" w:rsidP="005E19D4">
      <w:pPr>
        <w:jc w:val="center"/>
      </w:pPr>
    </w:p>
    <w:p w14:paraId="32095757" w14:textId="77777777" w:rsidR="005E19D4" w:rsidRPr="00F87E91" w:rsidRDefault="005E19D4" w:rsidP="005E19D4">
      <w:pPr>
        <w:jc w:val="center"/>
        <w:rPr>
          <w:b/>
          <w:bCs/>
        </w:rPr>
      </w:pPr>
      <w:r w:rsidRPr="00F87E91">
        <w:rPr>
          <w:b/>
          <w:bCs/>
        </w:rPr>
        <w:t>(Savivaldybės turto, perduodamo pagal panaudos sutartį, perdavimo–priėmimo akto forma)</w:t>
      </w:r>
    </w:p>
    <w:p w14:paraId="2B687D8C" w14:textId="77777777" w:rsidR="005E19D4" w:rsidRPr="00F87E91" w:rsidRDefault="005E19D4" w:rsidP="005E19D4">
      <w:pPr>
        <w:jc w:val="center"/>
        <w:rPr>
          <w:b/>
          <w:bCs/>
        </w:rPr>
      </w:pPr>
    </w:p>
    <w:p w14:paraId="62A52EA3" w14:textId="77777777" w:rsidR="005E19D4" w:rsidRPr="00F87E91" w:rsidRDefault="005E19D4" w:rsidP="005E19D4">
      <w:pPr>
        <w:jc w:val="center"/>
      </w:pPr>
      <w:r w:rsidRPr="00F87E91">
        <w:rPr>
          <w:b/>
          <w:bCs/>
        </w:rPr>
        <w:t>ANYKŠČIŲ RAJONO SAVIVALDYBĖS TURTO, PERDUODAMO PAGAL PANAUDOS SUTARTĮ,</w:t>
      </w:r>
      <w:r w:rsidRPr="00F87E91">
        <w:rPr>
          <w:rStyle w:val="Grietas"/>
        </w:rPr>
        <w:t xml:space="preserve"> PERDAVIMO-PRIĖMIMO</w:t>
      </w:r>
      <w:r w:rsidRPr="00F87E91">
        <w:t xml:space="preserve"> </w:t>
      </w:r>
    </w:p>
    <w:p w14:paraId="75FB07B1" w14:textId="77777777" w:rsidR="005E19D4" w:rsidRPr="00F87E91" w:rsidRDefault="005E19D4" w:rsidP="005E19D4">
      <w:pPr>
        <w:jc w:val="center"/>
      </w:pPr>
      <w:r w:rsidRPr="00F87E91">
        <w:rPr>
          <w:rStyle w:val="Grietas"/>
        </w:rPr>
        <w:t>A K T A S</w:t>
      </w:r>
    </w:p>
    <w:p w14:paraId="3A630165" w14:textId="77777777" w:rsidR="005E19D4" w:rsidRPr="00F87E91" w:rsidRDefault="005E19D4" w:rsidP="005E19D4">
      <w:pPr>
        <w:jc w:val="center"/>
      </w:pPr>
      <w:r w:rsidRPr="00F87E91">
        <w:t xml:space="preserve"> </w:t>
      </w:r>
    </w:p>
    <w:p w14:paraId="03394F58" w14:textId="77777777" w:rsidR="005E19D4" w:rsidRPr="00F87E91" w:rsidRDefault="005E19D4" w:rsidP="005E19D4">
      <w:pPr>
        <w:jc w:val="center"/>
      </w:pPr>
      <w:r w:rsidRPr="00F87E91">
        <w:t>____ m. _________ __ d. Nr. _____</w:t>
      </w:r>
    </w:p>
    <w:p w14:paraId="48A599AB" w14:textId="77777777" w:rsidR="005E19D4" w:rsidRPr="00F87E91" w:rsidRDefault="005E19D4" w:rsidP="005E19D4">
      <w:pPr>
        <w:jc w:val="center"/>
      </w:pPr>
      <w:r w:rsidRPr="00F87E91">
        <w:t>______________________________</w:t>
      </w:r>
    </w:p>
    <w:p w14:paraId="1404FF88" w14:textId="77777777" w:rsidR="005E19D4" w:rsidRPr="00F87E91" w:rsidRDefault="005E19D4" w:rsidP="005E19D4">
      <w:pPr>
        <w:jc w:val="center"/>
        <w:rPr>
          <w:sz w:val="20"/>
          <w:szCs w:val="20"/>
        </w:rPr>
      </w:pPr>
      <w:r w:rsidRPr="00F87E91">
        <w:rPr>
          <w:sz w:val="20"/>
          <w:szCs w:val="20"/>
        </w:rPr>
        <w:t>(sudarymo vieta)</w:t>
      </w:r>
    </w:p>
    <w:p w14:paraId="1ECBB6AF" w14:textId="77777777" w:rsidR="005E19D4" w:rsidRPr="00F87E91" w:rsidRDefault="005E19D4" w:rsidP="005E19D4">
      <w:pPr>
        <w:ind w:firstLine="720"/>
        <w:jc w:val="both"/>
      </w:pPr>
    </w:p>
    <w:p w14:paraId="082C2CD9" w14:textId="77777777" w:rsidR="005E19D4" w:rsidRPr="00F87E91" w:rsidRDefault="005E19D4" w:rsidP="005E19D4">
      <w:pPr>
        <w:tabs>
          <w:tab w:val="right" w:leader="underscore" w:pos="9638"/>
        </w:tabs>
        <w:ind w:firstLine="720"/>
        <w:jc w:val="both"/>
      </w:pPr>
      <w:r w:rsidRPr="00F87E91">
        <w:t>Vadovaudamiesi ____________________________________________________________,</w:t>
      </w:r>
    </w:p>
    <w:p w14:paraId="21C12912" w14:textId="77777777" w:rsidR="005E19D4" w:rsidRPr="00F87E91" w:rsidRDefault="005E19D4" w:rsidP="005E19D4">
      <w:pPr>
        <w:pStyle w:val="Pagrindinistekstas3"/>
        <w:tabs>
          <w:tab w:val="center" w:pos="6120"/>
        </w:tabs>
        <w:spacing w:after="0"/>
        <w:jc w:val="both"/>
        <w:rPr>
          <w:sz w:val="20"/>
          <w:szCs w:val="20"/>
        </w:rPr>
      </w:pPr>
      <w:r w:rsidRPr="00F87E91">
        <w:rPr>
          <w:sz w:val="24"/>
          <w:szCs w:val="24"/>
        </w:rPr>
        <w:t>(</w:t>
      </w:r>
      <w:r w:rsidRPr="00F87E91">
        <w:rPr>
          <w:sz w:val="20"/>
          <w:szCs w:val="20"/>
        </w:rPr>
        <w:t xml:space="preserve">Anykščių rajono savivaldybės tarybos sprendimu ar </w:t>
      </w:r>
      <w:r w:rsidRPr="00F87E91">
        <w:rPr>
          <w:strike/>
          <w:sz w:val="20"/>
          <w:szCs w:val="20"/>
        </w:rPr>
        <w:t>Anykščių rajono savivaldybės administracijos direktoriaus</w:t>
      </w:r>
      <w:r w:rsidRPr="00F87E91">
        <w:rPr>
          <w:sz w:val="20"/>
          <w:szCs w:val="20"/>
        </w:rPr>
        <w:t xml:space="preserve"> </w:t>
      </w:r>
      <w:r w:rsidRPr="00F87E91">
        <w:rPr>
          <w:b/>
          <w:bCs/>
          <w:sz w:val="20"/>
          <w:szCs w:val="20"/>
        </w:rPr>
        <w:t>Turto valdytojo</w:t>
      </w:r>
      <w:r w:rsidRPr="00F87E91">
        <w:rPr>
          <w:sz w:val="20"/>
          <w:szCs w:val="20"/>
        </w:rPr>
        <w:t xml:space="preserve"> įsakymu – teisės akto data, Nr.)</w:t>
      </w:r>
    </w:p>
    <w:p w14:paraId="0A515FC6" w14:textId="77777777" w:rsidR="005E19D4" w:rsidRPr="00F87E91" w:rsidRDefault="005E19D4" w:rsidP="005E19D4">
      <w:pPr>
        <w:tabs>
          <w:tab w:val="right" w:leader="underscore" w:pos="9638"/>
        </w:tabs>
        <w:jc w:val="both"/>
      </w:pPr>
      <w:r w:rsidRPr="00F87E91">
        <w:t xml:space="preserve">ir panaudos sutartimi Nr., sudaryta 20____ m. ___________ d., panaudos davėjas </w:t>
      </w:r>
      <w:r w:rsidRPr="00F87E91">
        <w:tab/>
      </w:r>
    </w:p>
    <w:p w14:paraId="6ED3E64D" w14:textId="77777777" w:rsidR="005E19D4" w:rsidRPr="00F87E91" w:rsidRDefault="005E19D4" w:rsidP="005E19D4">
      <w:pPr>
        <w:tabs>
          <w:tab w:val="right" w:leader="underscore" w:pos="9638"/>
        </w:tabs>
        <w:jc w:val="both"/>
      </w:pPr>
      <w:r w:rsidRPr="00F87E91">
        <w:tab/>
        <w:t>,</w:t>
      </w:r>
    </w:p>
    <w:p w14:paraId="5236FABA" w14:textId="77777777" w:rsidR="005E19D4" w:rsidRPr="00F87E91" w:rsidRDefault="005E19D4" w:rsidP="005E19D4">
      <w:pPr>
        <w:tabs>
          <w:tab w:val="center" w:pos="6000"/>
        </w:tabs>
        <w:jc w:val="both"/>
        <w:rPr>
          <w:sz w:val="20"/>
          <w:szCs w:val="20"/>
        </w:rPr>
      </w:pPr>
      <w:r w:rsidRPr="00F87E91">
        <w:rPr>
          <w:sz w:val="20"/>
          <w:szCs w:val="20"/>
        </w:rPr>
        <w:t>(turtą perduodančios savivaldybės institucijos, įmonės, įstaigos, organizacijos (toliau – institucija) pavadinimas ir kodas)</w:t>
      </w:r>
    </w:p>
    <w:p w14:paraId="223D9AFF" w14:textId="77777777" w:rsidR="005E19D4" w:rsidRPr="00F87E91" w:rsidRDefault="005E19D4" w:rsidP="005E19D4">
      <w:pPr>
        <w:tabs>
          <w:tab w:val="right" w:leader="underscore" w:pos="9638"/>
        </w:tabs>
        <w:jc w:val="both"/>
      </w:pPr>
      <w:r w:rsidRPr="00F87E91">
        <w:t>atstovaujamas ____________________________________________________________________,</w:t>
      </w:r>
    </w:p>
    <w:p w14:paraId="306FF1EB" w14:textId="77777777" w:rsidR="005E19D4" w:rsidRPr="00F87E91" w:rsidRDefault="005E19D4" w:rsidP="005E19D4">
      <w:pPr>
        <w:tabs>
          <w:tab w:val="right" w:leader="underscore" w:pos="9638"/>
        </w:tabs>
        <w:jc w:val="both"/>
        <w:rPr>
          <w:sz w:val="20"/>
          <w:szCs w:val="20"/>
        </w:rPr>
      </w:pPr>
      <w:r w:rsidRPr="00F87E91">
        <w:rPr>
          <w:sz w:val="20"/>
          <w:szCs w:val="20"/>
        </w:rPr>
        <w:t xml:space="preserve">                                                                         (atstovo pareigos, vardas ir pavardė)</w:t>
      </w:r>
    </w:p>
    <w:p w14:paraId="51A09093" w14:textId="77777777" w:rsidR="005E19D4" w:rsidRPr="00F87E91" w:rsidRDefault="005E19D4" w:rsidP="005E19D4">
      <w:pPr>
        <w:tabs>
          <w:tab w:val="right" w:leader="underscore" w:pos="9638"/>
        </w:tabs>
        <w:jc w:val="both"/>
      </w:pPr>
      <w:r w:rsidRPr="00F87E91">
        <w:t>pagal ___________________________________________________________________________,</w:t>
      </w:r>
    </w:p>
    <w:p w14:paraId="17D726D4" w14:textId="77777777" w:rsidR="005E19D4" w:rsidRPr="00F87E91" w:rsidRDefault="005E19D4" w:rsidP="005E19D4">
      <w:pPr>
        <w:tabs>
          <w:tab w:val="right" w:leader="underscore" w:pos="9638"/>
        </w:tabs>
        <w:jc w:val="both"/>
        <w:rPr>
          <w:sz w:val="20"/>
          <w:szCs w:val="20"/>
        </w:rPr>
      </w:pPr>
      <w:r w:rsidRPr="00F87E91">
        <w:rPr>
          <w:sz w:val="20"/>
          <w:szCs w:val="20"/>
        </w:rPr>
        <w:t xml:space="preserve">                        (įstatymą, institucijos įstatus (nuostatus), įgaliojimą – dokumento pavadinimas, numeris, data)</w:t>
      </w:r>
    </w:p>
    <w:p w14:paraId="33F95B2C" w14:textId="77777777" w:rsidR="005E19D4" w:rsidRPr="00F87E91" w:rsidRDefault="005E19D4" w:rsidP="005E19D4">
      <w:pPr>
        <w:tabs>
          <w:tab w:val="right" w:leader="underscore" w:pos="9638"/>
        </w:tabs>
        <w:jc w:val="both"/>
      </w:pPr>
      <w:r w:rsidRPr="00F87E91">
        <w:t>perduoda, o panaudos gavėjas _______________________________________________________,</w:t>
      </w:r>
    </w:p>
    <w:p w14:paraId="002B7DC1" w14:textId="77777777" w:rsidR="005E19D4" w:rsidRPr="00F87E91" w:rsidRDefault="005E19D4" w:rsidP="005E19D4">
      <w:pPr>
        <w:tabs>
          <w:tab w:val="center" w:pos="5760"/>
        </w:tabs>
        <w:jc w:val="both"/>
        <w:rPr>
          <w:sz w:val="20"/>
          <w:szCs w:val="20"/>
        </w:rPr>
      </w:pPr>
      <w:r w:rsidRPr="00F87E91">
        <w:rPr>
          <w:szCs w:val="18"/>
        </w:rPr>
        <w:t xml:space="preserve">                                                              (</w:t>
      </w:r>
      <w:r w:rsidRPr="00F87E91">
        <w:rPr>
          <w:sz w:val="20"/>
          <w:szCs w:val="20"/>
        </w:rPr>
        <w:t xml:space="preserve">panaudos subjekto, priimančio turtą, pavadinimas ir kodas) </w:t>
      </w:r>
    </w:p>
    <w:p w14:paraId="1F8415A1" w14:textId="77777777" w:rsidR="005E19D4" w:rsidRPr="00F87E91" w:rsidRDefault="005E19D4" w:rsidP="005E19D4">
      <w:pPr>
        <w:tabs>
          <w:tab w:val="right" w:leader="underscore" w:pos="9638"/>
        </w:tabs>
        <w:jc w:val="both"/>
      </w:pPr>
      <w:r w:rsidRPr="00F87E91">
        <w:t>atstovaujamas ____________________________________________________________________,</w:t>
      </w:r>
      <w:r w:rsidRPr="00F87E91">
        <w:rPr>
          <w:szCs w:val="18"/>
        </w:rPr>
        <w:t xml:space="preserve"> </w:t>
      </w:r>
    </w:p>
    <w:p w14:paraId="293E8407" w14:textId="77777777" w:rsidR="005E19D4" w:rsidRPr="00F87E91" w:rsidRDefault="005E19D4" w:rsidP="005E19D4">
      <w:pPr>
        <w:tabs>
          <w:tab w:val="center" w:pos="4800"/>
        </w:tabs>
        <w:jc w:val="both"/>
        <w:rPr>
          <w:sz w:val="20"/>
          <w:szCs w:val="20"/>
        </w:rPr>
      </w:pPr>
      <w:r w:rsidRPr="00F87E91">
        <w:rPr>
          <w:szCs w:val="18"/>
        </w:rPr>
        <w:tab/>
        <w:t xml:space="preserve">                    </w:t>
      </w:r>
      <w:r w:rsidRPr="00F87E91">
        <w:rPr>
          <w:sz w:val="20"/>
          <w:szCs w:val="20"/>
        </w:rPr>
        <w:t>(atstovo pareigos, vardas ir pavardė)</w:t>
      </w:r>
    </w:p>
    <w:p w14:paraId="5E5BCDCB" w14:textId="77777777" w:rsidR="005E19D4" w:rsidRPr="00F87E91" w:rsidRDefault="005E19D4" w:rsidP="005E19D4">
      <w:pPr>
        <w:tabs>
          <w:tab w:val="right" w:leader="underscore" w:pos="9638"/>
        </w:tabs>
        <w:jc w:val="both"/>
      </w:pPr>
      <w:r w:rsidRPr="00F87E91">
        <w:t>pagal ___________________________________________________________________________,</w:t>
      </w:r>
    </w:p>
    <w:p w14:paraId="02F2C901" w14:textId="77777777" w:rsidR="005E19D4" w:rsidRPr="00F87E91" w:rsidRDefault="005E19D4" w:rsidP="005E19D4">
      <w:pPr>
        <w:pStyle w:val="Pagrindinistekstas3"/>
        <w:tabs>
          <w:tab w:val="center" w:pos="6120"/>
        </w:tabs>
        <w:jc w:val="both"/>
        <w:rPr>
          <w:sz w:val="20"/>
          <w:szCs w:val="20"/>
        </w:rPr>
      </w:pPr>
      <w:r w:rsidRPr="00F87E91">
        <w:rPr>
          <w:szCs w:val="18"/>
        </w:rPr>
        <w:t xml:space="preserve"> </w:t>
      </w:r>
      <w:r w:rsidRPr="00F87E91">
        <w:rPr>
          <w:sz w:val="20"/>
          <w:szCs w:val="20"/>
        </w:rPr>
        <w:t xml:space="preserve">                (įstatymą, panaudos subjekto įstatus (nuostatus), įgaliojimą – dokumento pavadinimas, numeris ir data)</w:t>
      </w:r>
    </w:p>
    <w:p w14:paraId="3715E030" w14:textId="77777777" w:rsidR="005E19D4" w:rsidRPr="00F87E91" w:rsidRDefault="005E19D4" w:rsidP="005E19D4">
      <w:pPr>
        <w:tabs>
          <w:tab w:val="right" w:leader="underscore" w:pos="9638"/>
        </w:tabs>
        <w:jc w:val="both"/>
      </w:pPr>
      <w:r w:rsidRPr="00F87E91">
        <w:t xml:space="preserve">priima Anykščių savivaldybei nuosavybės teise priklausantį, panaudos davėjo patikėjimo teise valdomą turtą: </w:t>
      </w:r>
      <w:r w:rsidRPr="00F87E91">
        <w:tab/>
      </w:r>
    </w:p>
    <w:p w14:paraId="5D466D73" w14:textId="77777777" w:rsidR="005E19D4" w:rsidRPr="00F87E91" w:rsidRDefault="005E19D4" w:rsidP="005E19D4">
      <w:pPr>
        <w:pStyle w:val="Pagrindiniotekstotrauka"/>
        <w:tabs>
          <w:tab w:val="left" w:pos="709"/>
        </w:tabs>
        <w:ind w:left="0"/>
        <w:jc w:val="both"/>
        <w:rPr>
          <w:sz w:val="20"/>
          <w:szCs w:val="20"/>
        </w:rPr>
      </w:pPr>
      <w:r w:rsidRPr="00F87E91">
        <w:rPr>
          <w:sz w:val="20"/>
          <w:szCs w:val="20"/>
        </w:rPr>
        <w:t xml:space="preserve"> (turto pavadinimas ir apibūdinimas: nematerialiojo, ilgalaikio materialiojo turto inventorinis numeris, įsigijimo ir likutinė vertė; nekilnojamojo daikto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kiekis, suma; įrenginių – pagrindinės charakteristikos, o jeigu turtas perduodamas pagal sąrašą, nurodoma, kad turtas perduodamas  pagal pridedamą sąrašą)</w:t>
      </w:r>
    </w:p>
    <w:p w14:paraId="71E1C7B7" w14:textId="77777777" w:rsidR="005E19D4" w:rsidRPr="00F87E91" w:rsidRDefault="005E19D4" w:rsidP="005E19D4">
      <w:pPr>
        <w:pStyle w:val="Pagrindinistekstas2"/>
        <w:tabs>
          <w:tab w:val="right" w:leader="underscore" w:pos="9638"/>
        </w:tabs>
        <w:spacing w:line="240" w:lineRule="auto"/>
        <w:ind w:firstLine="720"/>
        <w:jc w:val="both"/>
        <w:rPr>
          <w:sz w:val="20"/>
          <w:szCs w:val="20"/>
        </w:rPr>
      </w:pPr>
      <w:r w:rsidRPr="00F87E91">
        <w:t xml:space="preserve">Perduodamo turto būklė perdavimo metu </w:t>
      </w:r>
      <w:r w:rsidRPr="00F87E91">
        <w:tab/>
      </w:r>
      <w:r w:rsidRPr="00F87E91">
        <w:rPr>
          <w:sz w:val="20"/>
          <w:szCs w:val="20"/>
        </w:rPr>
        <w:t>.</w:t>
      </w:r>
    </w:p>
    <w:p w14:paraId="7DB7A9BE" w14:textId="77777777" w:rsidR="005E19D4" w:rsidRPr="00F87E91" w:rsidRDefault="005E19D4" w:rsidP="005E19D4">
      <w:pPr>
        <w:pStyle w:val="Pagrindinistekstas2"/>
        <w:tabs>
          <w:tab w:val="right" w:leader="underscore" w:pos="9638"/>
        </w:tabs>
        <w:spacing w:line="240" w:lineRule="auto"/>
        <w:ind w:firstLine="720"/>
        <w:jc w:val="both"/>
        <w:rPr>
          <w:sz w:val="20"/>
          <w:szCs w:val="20"/>
        </w:rPr>
      </w:pPr>
      <w:r w:rsidRPr="00F87E91">
        <w:rPr>
          <w:sz w:val="20"/>
          <w:szCs w:val="20"/>
        </w:rPr>
        <w:t xml:space="preserve">                                                                                                    (nurodyti ir turto trūkumus, jeigu jų rasta)</w:t>
      </w:r>
    </w:p>
    <w:p w14:paraId="09F7DE61" w14:textId="77777777" w:rsidR="005E19D4" w:rsidRPr="00F87E91" w:rsidRDefault="005E19D4" w:rsidP="005E19D4">
      <w:pPr>
        <w:pStyle w:val="Pagrindinistekstas2"/>
        <w:tabs>
          <w:tab w:val="right" w:leader="underscore" w:pos="9638"/>
        </w:tabs>
        <w:spacing w:line="240" w:lineRule="auto"/>
        <w:ind w:firstLine="720"/>
        <w:jc w:val="both"/>
        <w:rPr>
          <w:b/>
          <w:bCs/>
        </w:rPr>
      </w:pPr>
      <w:r w:rsidRPr="00F87E91">
        <w:t xml:space="preserve">Šis aktas </w:t>
      </w:r>
      <w:r w:rsidRPr="00F87E91">
        <w:rPr>
          <w:strike/>
        </w:rPr>
        <w:t>surašytas 2 (dviem) egzemplioriais, po 1 (vieną) turtą perduodančiam ir turtą perimančiam asmeniui</w:t>
      </w:r>
      <w:r w:rsidRPr="00F87E91">
        <w:t xml:space="preserve">  </w:t>
      </w:r>
      <w:r w:rsidRPr="00F87E91">
        <w:rPr>
          <w:b/>
          <w:bCs/>
        </w:rPr>
        <w:t>sudarytas vienu dokumento egzemplioriumi ir pasirašomas Šalių atstovų elektroniniais parašais.</w:t>
      </w:r>
    </w:p>
    <w:p w14:paraId="051AE890" w14:textId="77777777" w:rsidR="005E19D4" w:rsidRPr="00F87E91" w:rsidRDefault="005E19D4" w:rsidP="005E19D4">
      <w:pPr>
        <w:pStyle w:val="Pagrindinistekstas2"/>
        <w:tabs>
          <w:tab w:val="right" w:leader="underscore" w:pos="9638"/>
        </w:tabs>
        <w:spacing w:line="240" w:lineRule="auto"/>
        <w:ind w:firstLine="720"/>
        <w:jc w:val="both"/>
      </w:pPr>
    </w:p>
    <w:p w14:paraId="74588E10" w14:textId="77777777" w:rsidR="005E19D4" w:rsidRPr="00F87E91" w:rsidRDefault="005E19D4" w:rsidP="005E19D4">
      <w:pPr>
        <w:pStyle w:val="Pagrindinistekstas2"/>
        <w:tabs>
          <w:tab w:val="right" w:leader="underscore" w:pos="9638"/>
        </w:tabs>
        <w:spacing w:line="240" w:lineRule="auto"/>
        <w:ind w:firstLine="709"/>
        <w:jc w:val="both"/>
      </w:pPr>
    </w:p>
    <w:p w14:paraId="044EED08" w14:textId="77777777" w:rsidR="005E19D4" w:rsidRPr="00F87E91" w:rsidRDefault="005E19D4" w:rsidP="005E19D4">
      <w:pPr>
        <w:ind w:firstLine="720"/>
        <w:jc w:val="both"/>
      </w:pPr>
      <w:r w:rsidRPr="00F87E91">
        <w:t xml:space="preserve">Perdavė </w:t>
      </w:r>
      <w:r w:rsidRPr="00F87E91">
        <w:tab/>
      </w:r>
      <w:r w:rsidRPr="00F87E91">
        <w:tab/>
      </w:r>
      <w:r w:rsidRPr="00F87E91">
        <w:tab/>
      </w:r>
      <w:r w:rsidRPr="00F87E91">
        <w:tab/>
        <w:t>(Vardas ir pavardė)</w:t>
      </w:r>
    </w:p>
    <w:p w14:paraId="62E81110" w14:textId="77777777" w:rsidR="005E19D4" w:rsidRPr="00F87E91" w:rsidRDefault="005E19D4" w:rsidP="005E19D4">
      <w:pPr>
        <w:ind w:firstLine="720"/>
        <w:jc w:val="both"/>
      </w:pPr>
    </w:p>
    <w:p w14:paraId="7BE385C0" w14:textId="77777777" w:rsidR="005E19D4" w:rsidRPr="00F87E91" w:rsidRDefault="005E19D4" w:rsidP="005E19D4">
      <w:pPr>
        <w:ind w:firstLine="720"/>
        <w:jc w:val="both"/>
      </w:pPr>
      <w:r w:rsidRPr="00F87E91">
        <w:t>Priėmė</w:t>
      </w:r>
      <w:r w:rsidRPr="00F87E91">
        <w:tab/>
      </w:r>
      <w:r w:rsidRPr="00F87E91">
        <w:tab/>
      </w:r>
      <w:r w:rsidRPr="00F87E91">
        <w:tab/>
      </w:r>
      <w:r w:rsidRPr="00F87E91">
        <w:tab/>
        <w:t>(Vardas ir pavardė)</w:t>
      </w:r>
    </w:p>
    <w:p w14:paraId="628F0904" w14:textId="77777777" w:rsidR="005E19D4" w:rsidRPr="00F87E91" w:rsidRDefault="005E19D4" w:rsidP="005E19D4">
      <w:pPr>
        <w:ind w:firstLine="720"/>
        <w:jc w:val="both"/>
      </w:pPr>
    </w:p>
    <w:p w14:paraId="2459B872" w14:textId="77777777" w:rsidR="005E19D4" w:rsidRPr="00F87E91" w:rsidRDefault="005E19D4" w:rsidP="005E19D4">
      <w:pPr>
        <w:jc w:val="center"/>
      </w:pPr>
      <w:r w:rsidRPr="00F87E91">
        <w:t>___________________________</w:t>
      </w:r>
    </w:p>
    <w:sectPr w:rsidR="005E19D4" w:rsidRPr="00F87E91" w:rsidSect="009E7E3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71A5" w14:textId="77777777" w:rsidR="00792F35" w:rsidRDefault="00792F35" w:rsidP="000F48CB">
      <w:r>
        <w:separator/>
      </w:r>
    </w:p>
  </w:endnote>
  <w:endnote w:type="continuationSeparator" w:id="0">
    <w:p w14:paraId="116BB777" w14:textId="77777777" w:rsidR="00792F35" w:rsidRDefault="00792F35" w:rsidP="000F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3250" w14:textId="77777777" w:rsidR="00792F35" w:rsidRDefault="00792F35" w:rsidP="000F48CB">
      <w:r>
        <w:separator/>
      </w:r>
    </w:p>
  </w:footnote>
  <w:footnote w:type="continuationSeparator" w:id="0">
    <w:p w14:paraId="4AC38983" w14:textId="77777777" w:rsidR="00792F35" w:rsidRDefault="00792F35" w:rsidP="000F4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7D2"/>
    <w:multiLevelType w:val="multilevel"/>
    <w:tmpl w:val="064852AC"/>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2"/>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1" w15:restartNumberingAfterBreak="0">
    <w:nsid w:val="023610BB"/>
    <w:multiLevelType w:val="multilevel"/>
    <w:tmpl w:val="274CDAEA"/>
    <w:lvl w:ilvl="0">
      <w:start w:val="10"/>
      <w:numFmt w:val="decimal"/>
      <w:lvlText w:val="%1."/>
      <w:lvlJc w:val="left"/>
      <w:pPr>
        <w:ind w:left="480" w:hanging="480"/>
      </w:pPr>
      <w:rPr>
        <w:rFonts w:hint="default"/>
      </w:rPr>
    </w:lvl>
    <w:lvl w:ilvl="1">
      <w:start w:val="3"/>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 w15:restartNumberingAfterBreak="0">
    <w:nsid w:val="02D01D1D"/>
    <w:multiLevelType w:val="multilevel"/>
    <w:tmpl w:val="20A268C4"/>
    <w:lvl w:ilvl="0">
      <w:start w:val="5"/>
      <w:numFmt w:val="decimal"/>
      <w:lvlText w:val="%1."/>
      <w:lvlJc w:val="left"/>
      <w:pPr>
        <w:ind w:left="660" w:hanging="660"/>
      </w:pPr>
      <w:rPr>
        <w:rFonts w:hint="default"/>
      </w:rPr>
    </w:lvl>
    <w:lvl w:ilvl="1">
      <w:start w:val="2"/>
      <w:numFmt w:val="decimal"/>
      <w:lvlText w:val="%1.%2."/>
      <w:lvlJc w:val="left"/>
      <w:pPr>
        <w:ind w:left="2220" w:hanging="660"/>
      </w:pPr>
      <w:rPr>
        <w:rFonts w:hint="default"/>
      </w:rPr>
    </w:lvl>
    <w:lvl w:ilvl="2">
      <w:start w:val="1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3" w15:restartNumberingAfterBreak="0">
    <w:nsid w:val="057B7B15"/>
    <w:multiLevelType w:val="hybridMultilevel"/>
    <w:tmpl w:val="0F3000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676CE8"/>
    <w:multiLevelType w:val="hybridMultilevel"/>
    <w:tmpl w:val="ADD69E94"/>
    <w:lvl w:ilvl="0" w:tplc="95205762">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0E6A38E0"/>
    <w:multiLevelType w:val="multilevel"/>
    <w:tmpl w:val="1D2A4A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0CA2628"/>
    <w:multiLevelType w:val="multilevel"/>
    <w:tmpl w:val="1944BB6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2D918B1"/>
    <w:multiLevelType w:val="multilevel"/>
    <w:tmpl w:val="0DB06F90"/>
    <w:lvl w:ilvl="0">
      <w:start w:val="19"/>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DC17415"/>
    <w:multiLevelType w:val="multilevel"/>
    <w:tmpl w:val="8F86AED6"/>
    <w:lvl w:ilvl="0">
      <w:start w:val="1"/>
      <w:numFmt w:val="decimal"/>
      <w:lvlText w:val="%1."/>
      <w:lvlJc w:val="left"/>
      <w:pPr>
        <w:ind w:left="1500" w:hanging="360"/>
      </w:pPr>
      <w:rPr>
        <w:rFonts w:hint="default"/>
      </w:rPr>
    </w:lvl>
    <w:lvl w:ilvl="1">
      <w:start w:val="1"/>
      <w:numFmt w:val="decimal"/>
      <w:isLgl/>
      <w:lvlText w:val="%1.%2."/>
      <w:lvlJc w:val="left"/>
      <w:pPr>
        <w:ind w:left="1860" w:hanging="360"/>
      </w:pPr>
      <w:rPr>
        <w:rFonts w:hint="default"/>
      </w:rPr>
    </w:lvl>
    <w:lvl w:ilvl="2">
      <w:start w:val="1"/>
      <w:numFmt w:val="decimal"/>
      <w:isLgl/>
      <w:lvlText w:val="%1.%2.%3."/>
      <w:lvlJc w:val="left"/>
      <w:pPr>
        <w:ind w:left="3130" w:hanging="720"/>
      </w:pPr>
      <w:rPr>
        <w:rFonts w:hint="default"/>
      </w:rPr>
    </w:lvl>
    <w:lvl w:ilvl="3">
      <w:start w:val="1"/>
      <w:numFmt w:val="decimal"/>
      <w:isLgl/>
      <w:lvlText w:val="%1.%2.%3.%4."/>
      <w:lvlJc w:val="left"/>
      <w:pPr>
        <w:ind w:left="294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20" w:hanging="1800"/>
      </w:pPr>
      <w:rPr>
        <w:rFonts w:hint="default"/>
      </w:rPr>
    </w:lvl>
  </w:abstractNum>
  <w:abstractNum w:abstractNumId="9" w15:restartNumberingAfterBreak="0">
    <w:nsid w:val="31426CA6"/>
    <w:multiLevelType w:val="hybridMultilevel"/>
    <w:tmpl w:val="381CF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D3BE0"/>
    <w:multiLevelType w:val="multilevel"/>
    <w:tmpl w:val="61A451E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2504A17"/>
    <w:multiLevelType w:val="hybridMultilevel"/>
    <w:tmpl w:val="8EE69C16"/>
    <w:lvl w:ilvl="0" w:tplc="0427000F">
      <w:start w:val="2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8D25A8"/>
    <w:multiLevelType w:val="multilevel"/>
    <w:tmpl w:val="CDBE7C90"/>
    <w:lvl w:ilvl="0">
      <w:start w:val="1"/>
      <w:numFmt w:val="decimal"/>
      <w:lvlText w:val="%1."/>
      <w:lvlJc w:val="left"/>
      <w:pPr>
        <w:ind w:left="480" w:hanging="480"/>
      </w:pPr>
      <w:rPr>
        <w:rFonts w:hint="default"/>
      </w:rPr>
    </w:lvl>
    <w:lvl w:ilvl="1">
      <w:start w:val="2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C4D68D1"/>
    <w:multiLevelType w:val="hybridMultilevel"/>
    <w:tmpl w:val="5DCA6316"/>
    <w:lvl w:ilvl="0" w:tplc="DEA28DB2">
      <w:start w:val="10"/>
      <w:numFmt w:val="decimal"/>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571C09A3"/>
    <w:multiLevelType w:val="multilevel"/>
    <w:tmpl w:val="BC303552"/>
    <w:lvl w:ilvl="0">
      <w:start w:val="5"/>
      <w:numFmt w:val="decimal"/>
      <w:lvlText w:val="%1"/>
      <w:lvlJc w:val="left"/>
      <w:pPr>
        <w:ind w:left="360" w:hanging="360"/>
      </w:pPr>
      <w:rPr>
        <w:rFonts w:hint="default"/>
      </w:rPr>
    </w:lvl>
    <w:lvl w:ilvl="1">
      <w:start w:val="2"/>
      <w:numFmt w:val="decimal"/>
      <w:lvlText w:val="%1.%2"/>
      <w:lvlJc w:val="left"/>
      <w:pPr>
        <w:ind w:left="2220" w:hanging="360"/>
      </w:pPr>
      <w:rPr>
        <w:rFonts w:hint="default"/>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520" w:hanging="108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600" w:hanging="1440"/>
      </w:pPr>
      <w:rPr>
        <w:rFonts w:hint="default"/>
      </w:rPr>
    </w:lvl>
    <w:lvl w:ilvl="7">
      <w:start w:val="1"/>
      <w:numFmt w:val="decimal"/>
      <w:lvlText w:val="%1.%2.%3.%4.%5.%6.%7.%8"/>
      <w:lvlJc w:val="left"/>
      <w:pPr>
        <w:ind w:left="14460" w:hanging="1440"/>
      </w:pPr>
      <w:rPr>
        <w:rFonts w:hint="default"/>
      </w:rPr>
    </w:lvl>
    <w:lvl w:ilvl="8">
      <w:start w:val="1"/>
      <w:numFmt w:val="decimal"/>
      <w:lvlText w:val="%1.%2.%3.%4.%5.%6.%7.%8.%9"/>
      <w:lvlJc w:val="left"/>
      <w:pPr>
        <w:ind w:left="16680" w:hanging="1800"/>
      </w:pPr>
      <w:rPr>
        <w:rFonts w:hint="default"/>
      </w:rPr>
    </w:lvl>
  </w:abstractNum>
  <w:abstractNum w:abstractNumId="15" w15:restartNumberingAfterBreak="0">
    <w:nsid w:val="5CDF1AF8"/>
    <w:multiLevelType w:val="hybridMultilevel"/>
    <w:tmpl w:val="56962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D72FEE"/>
    <w:multiLevelType w:val="hybridMultilevel"/>
    <w:tmpl w:val="40B83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7951C2"/>
    <w:multiLevelType w:val="multilevel"/>
    <w:tmpl w:val="4038F1B8"/>
    <w:lvl w:ilvl="0">
      <w:start w:val="1"/>
      <w:numFmt w:val="decimal"/>
      <w:lvlText w:val="%1."/>
      <w:lvlJc w:val="left"/>
      <w:pPr>
        <w:ind w:left="1070" w:hanging="360"/>
      </w:pPr>
      <w:rPr>
        <w:rFonts w:hint="default"/>
        <w:color w:val="auto"/>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3755D27"/>
    <w:multiLevelType w:val="multilevel"/>
    <w:tmpl w:val="C39A68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9C4882"/>
    <w:multiLevelType w:val="hybridMultilevel"/>
    <w:tmpl w:val="80C69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15AF2"/>
    <w:multiLevelType w:val="multilevel"/>
    <w:tmpl w:val="613227F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71981E2E"/>
    <w:multiLevelType w:val="multilevel"/>
    <w:tmpl w:val="DCEA8A6E"/>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2" w15:restartNumberingAfterBreak="0">
    <w:nsid w:val="738C1119"/>
    <w:multiLevelType w:val="multilevel"/>
    <w:tmpl w:val="22DA86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820391094">
    <w:abstractNumId w:val="5"/>
  </w:num>
  <w:num w:numId="2" w16cid:durableId="1858277277">
    <w:abstractNumId w:val="7"/>
  </w:num>
  <w:num w:numId="3" w16cid:durableId="815806549">
    <w:abstractNumId w:val="8"/>
  </w:num>
  <w:num w:numId="4" w16cid:durableId="1315256685">
    <w:abstractNumId w:val="14"/>
  </w:num>
  <w:num w:numId="5" w16cid:durableId="1519588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3007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8594965">
    <w:abstractNumId w:val="11"/>
  </w:num>
  <w:num w:numId="8" w16cid:durableId="1901398718">
    <w:abstractNumId w:val="2"/>
  </w:num>
  <w:num w:numId="9" w16cid:durableId="1157382130">
    <w:abstractNumId w:val="1"/>
  </w:num>
  <w:num w:numId="10" w16cid:durableId="2038775293">
    <w:abstractNumId w:val="13"/>
  </w:num>
  <w:num w:numId="11" w16cid:durableId="1668824910">
    <w:abstractNumId w:val="21"/>
  </w:num>
  <w:num w:numId="12" w16cid:durableId="1547061445">
    <w:abstractNumId w:val="0"/>
  </w:num>
  <w:num w:numId="13" w16cid:durableId="2066176339">
    <w:abstractNumId w:val="19"/>
  </w:num>
  <w:num w:numId="14" w16cid:durableId="6639205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6184739">
    <w:abstractNumId w:val="15"/>
  </w:num>
  <w:num w:numId="16" w16cid:durableId="2146503700">
    <w:abstractNumId w:val="16"/>
  </w:num>
  <w:num w:numId="17" w16cid:durableId="2082020078">
    <w:abstractNumId w:val="4"/>
  </w:num>
  <w:num w:numId="18" w16cid:durableId="11014867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943475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4698691">
    <w:abstractNumId w:val="9"/>
  </w:num>
  <w:num w:numId="21" w16cid:durableId="1134061349">
    <w:abstractNumId w:val="17"/>
  </w:num>
  <w:num w:numId="22" w16cid:durableId="1718698616">
    <w:abstractNumId w:val="6"/>
  </w:num>
  <w:num w:numId="23" w16cid:durableId="1685404239">
    <w:abstractNumId w:val="18"/>
  </w:num>
  <w:num w:numId="24" w16cid:durableId="437066379">
    <w:abstractNumId w:val="12"/>
  </w:num>
  <w:num w:numId="25" w16cid:durableId="1662469544">
    <w:abstractNumId w:val="3"/>
  </w:num>
  <w:num w:numId="26" w16cid:durableId="11258539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67F"/>
    <w:rsid w:val="00000199"/>
    <w:rsid w:val="0000275B"/>
    <w:rsid w:val="000111B3"/>
    <w:rsid w:val="000324EB"/>
    <w:rsid w:val="00033BB7"/>
    <w:rsid w:val="00047855"/>
    <w:rsid w:val="000519DE"/>
    <w:rsid w:val="00052417"/>
    <w:rsid w:val="000555E8"/>
    <w:rsid w:val="000625ED"/>
    <w:rsid w:val="000844CD"/>
    <w:rsid w:val="00087FDF"/>
    <w:rsid w:val="00092711"/>
    <w:rsid w:val="000A0ACD"/>
    <w:rsid w:val="000A13C5"/>
    <w:rsid w:val="000A5B9F"/>
    <w:rsid w:val="000B5605"/>
    <w:rsid w:val="000C21F8"/>
    <w:rsid w:val="000C26C5"/>
    <w:rsid w:val="000D7210"/>
    <w:rsid w:val="000E2B66"/>
    <w:rsid w:val="000E37E6"/>
    <w:rsid w:val="000E6631"/>
    <w:rsid w:val="000F0AF2"/>
    <w:rsid w:val="000F1F66"/>
    <w:rsid w:val="000F48CB"/>
    <w:rsid w:val="000F5606"/>
    <w:rsid w:val="000F5DCC"/>
    <w:rsid w:val="000F7C1B"/>
    <w:rsid w:val="0010354A"/>
    <w:rsid w:val="00114616"/>
    <w:rsid w:val="001172AD"/>
    <w:rsid w:val="001241E9"/>
    <w:rsid w:val="00124EAF"/>
    <w:rsid w:val="00131AC5"/>
    <w:rsid w:val="00133FFF"/>
    <w:rsid w:val="00135927"/>
    <w:rsid w:val="0013722F"/>
    <w:rsid w:val="00140DAA"/>
    <w:rsid w:val="00144451"/>
    <w:rsid w:val="00144A88"/>
    <w:rsid w:val="00162A62"/>
    <w:rsid w:val="001655BD"/>
    <w:rsid w:val="00166B85"/>
    <w:rsid w:val="00170C70"/>
    <w:rsid w:val="00183DE6"/>
    <w:rsid w:val="00184768"/>
    <w:rsid w:val="0018632D"/>
    <w:rsid w:val="00190D9F"/>
    <w:rsid w:val="001914DA"/>
    <w:rsid w:val="001A35B4"/>
    <w:rsid w:val="001A36E4"/>
    <w:rsid w:val="001C394A"/>
    <w:rsid w:val="001C4364"/>
    <w:rsid w:val="001C52F1"/>
    <w:rsid w:val="001D3AA6"/>
    <w:rsid w:val="001D46E4"/>
    <w:rsid w:val="001F19F2"/>
    <w:rsid w:val="0020065C"/>
    <w:rsid w:val="002029D1"/>
    <w:rsid w:val="00202B37"/>
    <w:rsid w:val="002248C8"/>
    <w:rsid w:val="00224EE0"/>
    <w:rsid w:val="00224F7E"/>
    <w:rsid w:val="00225936"/>
    <w:rsid w:val="00235CA9"/>
    <w:rsid w:val="00240D66"/>
    <w:rsid w:val="00252259"/>
    <w:rsid w:val="00253FE8"/>
    <w:rsid w:val="0028505D"/>
    <w:rsid w:val="00286268"/>
    <w:rsid w:val="0029575A"/>
    <w:rsid w:val="002A33A4"/>
    <w:rsid w:val="002B0930"/>
    <w:rsid w:val="002B2061"/>
    <w:rsid w:val="002C30C2"/>
    <w:rsid w:val="002C5009"/>
    <w:rsid w:val="002C58CC"/>
    <w:rsid w:val="002D174F"/>
    <w:rsid w:val="002D5DF5"/>
    <w:rsid w:val="002F5AD0"/>
    <w:rsid w:val="00304ED5"/>
    <w:rsid w:val="00331BE3"/>
    <w:rsid w:val="00337168"/>
    <w:rsid w:val="00341EF8"/>
    <w:rsid w:val="0034541F"/>
    <w:rsid w:val="00351742"/>
    <w:rsid w:val="0036597A"/>
    <w:rsid w:val="00366D2D"/>
    <w:rsid w:val="00374B78"/>
    <w:rsid w:val="00377994"/>
    <w:rsid w:val="00396B29"/>
    <w:rsid w:val="003A60F4"/>
    <w:rsid w:val="003B0E35"/>
    <w:rsid w:val="003B1E10"/>
    <w:rsid w:val="003B3112"/>
    <w:rsid w:val="003B3501"/>
    <w:rsid w:val="003C0789"/>
    <w:rsid w:val="003C1CDA"/>
    <w:rsid w:val="003D2622"/>
    <w:rsid w:val="003E3B18"/>
    <w:rsid w:val="003E61BC"/>
    <w:rsid w:val="003F3BA5"/>
    <w:rsid w:val="004243A9"/>
    <w:rsid w:val="004269F2"/>
    <w:rsid w:val="004309BB"/>
    <w:rsid w:val="00430CAB"/>
    <w:rsid w:val="00431022"/>
    <w:rsid w:val="0043271D"/>
    <w:rsid w:val="004335F7"/>
    <w:rsid w:val="00434643"/>
    <w:rsid w:val="00437834"/>
    <w:rsid w:val="004502A8"/>
    <w:rsid w:val="00450B85"/>
    <w:rsid w:val="00460347"/>
    <w:rsid w:val="004647E1"/>
    <w:rsid w:val="00464F11"/>
    <w:rsid w:val="00490F79"/>
    <w:rsid w:val="00493415"/>
    <w:rsid w:val="004A0933"/>
    <w:rsid w:val="004B1172"/>
    <w:rsid w:val="004C044E"/>
    <w:rsid w:val="004C0C82"/>
    <w:rsid w:val="004C4DA6"/>
    <w:rsid w:val="004E4B08"/>
    <w:rsid w:val="00505BCD"/>
    <w:rsid w:val="00507943"/>
    <w:rsid w:val="00510E64"/>
    <w:rsid w:val="0051497F"/>
    <w:rsid w:val="0051692C"/>
    <w:rsid w:val="005237B4"/>
    <w:rsid w:val="00527017"/>
    <w:rsid w:val="00531DAE"/>
    <w:rsid w:val="00531E7E"/>
    <w:rsid w:val="00541090"/>
    <w:rsid w:val="00541899"/>
    <w:rsid w:val="005500C2"/>
    <w:rsid w:val="0055070B"/>
    <w:rsid w:val="005552C2"/>
    <w:rsid w:val="00574EB8"/>
    <w:rsid w:val="00591207"/>
    <w:rsid w:val="0059667C"/>
    <w:rsid w:val="005A320E"/>
    <w:rsid w:val="005A36C3"/>
    <w:rsid w:val="005A3E94"/>
    <w:rsid w:val="005B6BD5"/>
    <w:rsid w:val="005C2ADA"/>
    <w:rsid w:val="005C3102"/>
    <w:rsid w:val="005E19D4"/>
    <w:rsid w:val="005E49AA"/>
    <w:rsid w:val="005F7734"/>
    <w:rsid w:val="00604CF4"/>
    <w:rsid w:val="00640224"/>
    <w:rsid w:val="006402DE"/>
    <w:rsid w:val="00663282"/>
    <w:rsid w:val="00665039"/>
    <w:rsid w:val="00665CE2"/>
    <w:rsid w:val="00674689"/>
    <w:rsid w:val="00674E98"/>
    <w:rsid w:val="0068301E"/>
    <w:rsid w:val="00687E04"/>
    <w:rsid w:val="006907E7"/>
    <w:rsid w:val="00696940"/>
    <w:rsid w:val="006B7188"/>
    <w:rsid w:val="006B74B5"/>
    <w:rsid w:val="006C1126"/>
    <w:rsid w:val="006C565A"/>
    <w:rsid w:val="006C60C5"/>
    <w:rsid w:val="006C7573"/>
    <w:rsid w:val="006C784F"/>
    <w:rsid w:val="006C78A3"/>
    <w:rsid w:val="006D1330"/>
    <w:rsid w:val="006E5972"/>
    <w:rsid w:val="00701078"/>
    <w:rsid w:val="00711DC3"/>
    <w:rsid w:val="007144A5"/>
    <w:rsid w:val="0071470D"/>
    <w:rsid w:val="00732875"/>
    <w:rsid w:val="00733998"/>
    <w:rsid w:val="00733FF4"/>
    <w:rsid w:val="00737D5A"/>
    <w:rsid w:val="00741BA0"/>
    <w:rsid w:val="00744CC5"/>
    <w:rsid w:val="00746AA6"/>
    <w:rsid w:val="00765548"/>
    <w:rsid w:val="00771C8C"/>
    <w:rsid w:val="00773A56"/>
    <w:rsid w:val="0078284D"/>
    <w:rsid w:val="00790490"/>
    <w:rsid w:val="00790953"/>
    <w:rsid w:val="00792DE1"/>
    <w:rsid w:val="00792F35"/>
    <w:rsid w:val="007C6670"/>
    <w:rsid w:val="007D0307"/>
    <w:rsid w:val="007D033E"/>
    <w:rsid w:val="007D059B"/>
    <w:rsid w:val="007D1CAD"/>
    <w:rsid w:val="007D2960"/>
    <w:rsid w:val="007F1535"/>
    <w:rsid w:val="007F76F9"/>
    <w:rsid w:val="00800B1C"/>
    <w:rsid w:val="00802596"/>
    <w:rsid w:val="00805445"/>
    <w:rsid w:val="00806C1E"/>
    <w:rsid w:val="00810122"/>
    <w:rsid w:val="00810DAC"/>
    <w:rsid w:val="008134BD"/>
    <w:rsid w:val="00816399"/>
    <w:rsid w:val="008176E6"/>
    <w:rsid w:val="0082081F"/>
    <w:rsid w:val="008214D5"/>
    <w:rsid w:val="008423F6"/>
    <w:rsid w:val="008542E2"/>
    <w:rsid w:val="00855285"/>
    <w:rsid w:val="00862C34"/>
    <w:rsid w:val="00867879"/>
    <w:rsid w:val="00873C12"/>
    <w:rsid w:val="00885C3B"/>
    <w:rsid w:val="0088617F"/>
    <w:rsid w:val="00894462"/>
    <w:rsid w:val="00896301"/>
    <w:rsid w:val="008A0C8A"/>
    <w:rsid w:val="008A7C2B"/>
    <w:rsid w:val="008A7F7D"/>
    <w:rsid w:val="008C7786"/>
    <w:rsid w:val="008D4B8B"/>
    <w:rsid w:val="008D51F7"/>
    <w:rsid w:val="008E0DE2"/>
    <w:rsid w:val="008E2300"/>
    <w:rsid w:val="008F072E"/>
    <w:rsid w:val="008F2AE9"/>
    <w:rsid w:val="00902998"/>
    <w:rsid w:val="00917E7B"/>
    <w:rsid w:val="00920751"/>
    <w:rsid w:val="009274E5"/>
    <w:rsid w:val="0093103F"/>
    <w:rsid w:val="00931B71"/>
    <w:rsid w:val="0093224D"/>
    <w:rsid w:val="00932908"/>
    <w:rsid w:val="0093791B"/>
    <w:rsid w:val="00955356"/>
    <w:rsid w:val="00964A11"/>
    <w:rsid w:val="00965D52"/>
    <w:rsid w:val="00972AA0"/>
    <w:rsid w:val="009735C5"/>
    <w:rsid w:val="00973A50"/>
    <w:rsid w:val="00985698"/>
    <w:rsid w:val="00997908"/>
    <w:rsid w:val="009B058B"/>
    <w:rsid w:val="009B5D6B"/>
    <w:rsid w:val="009C1575"/>
    <w:rsid w:val="009D64D2"/>
    <w:rsid w:val="009E449E"/>
    <w:rsid w:val="009E7E36"/>
    <w:rsid w:val="00A179D4"/>
    <w:rsid w:val="00A21A83"/>
    <w:rsid w:val="00A21C97"/>
    <w:rsid w:val="00A2360A"/>
    <w:rsid w:val="00A33ADB"/>
    <w:rsid w:val="00A36FEC"/>
    <w:rsid w:val="00A4275D"/>
    <w:rsid w:val="00A42FD5"/>
    <w:rsid w:val="00A621A0"/>
    <w:rsid w:val="00A63AC5"/>
    <w:rsid w:val="00A70995"/>
    <w:rsid w:val="00A7365E"/>
    <w:rsid w:val="00A7738F"/>
    <w:rsid w:val="00AA3633"/>
    <w:rsid w:val="00AA3721"/>
    <w:rsid w:val="00AA5DCA"/>
    <w:rsid w:val="00AB1EB2"/>
    <w:rsid w:val="00AD4AEC"/>
    <w:rsid w:val="00AD6377"/>
    <w:rsid w:val="00AF3ACD"/>
    <w:rsid w:val="00B062C2"/>
    <w:rsid w:val="00B101F5"/>
    <w:rsid w:val="00B10BEF"/>
    <w:rsid w:val="00B1628B"/>
    <w:rsid w:val="00B201F8"/>
    <w:rsid w:val="00B31C42"/>
    <w:rsid w:val="00B3404F"/>
    <w:rsid w:val="00B508FB"/>
    <w:rsid w:val="00B54346"/>
    <w:rsid w:val="00B54A33"/>
    <w:rsid w:val="00B57FA7"/>
    <w:rsid w:val="00B6137E"/>
    <w:rsid w:val="00B61A48"/>
    <w:rsid w:val="00B707F6"/>
    <w:rsid w:val="00B72E8F"/>
    <w:rsid w:val="00B747DF"/>
    <w:rsid w:val="00B80256"/>
    <w:rsid w:val="00B825F9"/>
    <w:rsid w:val="00B86D44"/>
    <w:rsid w:val="00B96BF8"/>
    <w:rsid w:val="00BA028C"/>
    <w:rsid w:val="00BA28B0"/>
    <w:rsid w:val="00BA630E"/>
    <w:rsid w:val="00BB0167"/>
    <w:rsid w:val="00BB1E51"/>
    <w:rsid w:val="00BB6342"/>
    <w:rsid w:val="00BB7150"/>
    <w:rsid w:val="00BC08CC"/>
    <w:rsid w:val="00BE4D6C"/>
    <w:rsid w:val="00BF5D7A"/>
    <w:rsid w:val="00C018A1"/>
    <w:rsid w:val="00C0214E"/>
    <w:rsid w:val="00C025E3"/>
    <w:rsid w:val="00C10100"/>
    <w:rsid w:val="00C120D8"/>
    <w:rsid w:val="00C133AC"/>
    <w:rsid w:val="00C13986"/>
    <w:rsid w:val="00C16A24"/>
    <w:rsid w:val="00C33B69"/>
    <w:rsid w:val="00C33CCF"/>
    <w:rsid w:val="00C3417F"/>
    <w:rsid w:val="00C41F33"/>
    <w:rsid w:val="00C62DA6"/>
    <w:rsid w:val="00C63F9E"/>
    <w:rsid w:val="00C649FF"/>
    <w:rsid w:val="00C72569"/>
    <w:rsid w:val="00C84ECC"/>
    <w:rsid w:val="00C86C57"/>
    <w:rsid w:val="00CA08BB"/>
    <w:rsid w:val="00CB1C97"/>
    <w:rsid w:val="00CB66C1"/>
    <w:rsid w:val="00CB6C28"/>
    <w:rsid w:val="00CC11DA"/>
    <w:rsid w:val="00CC2466"/>
    <w:rsid w:val="00CC3D51"/>
    <w:rsid w:val="00CC54E9"/>
    <w:rsid w:val="00CC61BD"/>
    <w:rsid w:val="00CD5264"/>
    <w:rsid w:val="00CD71DD"/>
    <w:rsid w:val="00CE39BB"/>
    <w:rsid w:val="00CF2BEA"/>
    <w:rsid w:val="00CF4E9C"/>
    <w:rsid w:val="00CF644C"/>
    <w:rsid w:val="00CF753F"/>
    <w:rsid w:val="00D1010C"/>
    <w:rsid w:val="00D272F8"/>
    <w:rsid w:val="00D34C9E"/>
    <w:rsid w:val="00D3727A"/>
    <w:rsid w:val="00D42FEE"/>
    <w:rsid w:val="00D463EE"/>
    <w:rsid w:val="00D51013"/>
    <w:rsid w:val="00D5136D"/>
    <w:rsid w:val="00D6355D"/>
    <w:rsid w:val="00D77CC9"/>
    <w:rsid w:val="00D8091B"/>
    <w:rsid w:val="00D823B1"/>
    <w:rsid w:val="00D9780D"/>
    <w:rsid w:val="00DA1ED1"/>
    <w:rsid w:val="00DB36D6"/>
    <w:rsid w:val="00DB3C96"/>
    <w:rsid w:val="00DB5133"/>
    <w:rsid w:val="00DB5859"/>
    <w:rsid w:val="00DC182C"/>
    <w:rsid w:val="00DC672D"/>
    <w:rsid w:val="00DD4A74"/>
    <w:rsid w:val="00DD6B07"/>
    <w:rsid w:val="00DE4B4C"/>
    <w:rsid w:val="00DE503E"/>
    <w:rsid w:val="00DF22FE"/>
    <w:rsid w:val="00DF24F4"/>
    <w:rsid w:val="00DF3FF3"/>
    <w:rsid w:val="00E02CF8"/>
    <w:rsid w:val="00E05F79"/>
    <w:rsid w:val="00E209DB"/>
    <w:rsid w:val="00E34019"/>
    <w:rsid w:val="00E37E10"/>
    <w:rsid w:val="00E4294A"/>
    <w:rsid w:val="00E42BA5"/>
    <w:rsid w:val="00E602FA"/>
    <w:rsid w:val="00E6188D"/>
    <w:rsid w:val="00E62349"/>
    <w:rsid w:val="00E6506C"/>
    <w:rsid w:val="00E709A3"/>
    <w:rsid w:val="00E77E11"/>
    <w:rsid w:val="00E77E49"/>
    <w:rsid w:val="00E80D23"/>
    <w:rsid w:val="00E83875"/>
    <w:rsid w:val="00E91B82"/>
    <w:rsid w:val="00E93FC3"/>
    <w:rsid w:val="00E9423D"/>
    <w:rsid w:val="00E9498D"/>
    <w:rsid w:val="00EB6AD8"/>
    <w:rsid w:val="00EC767F"/>
    <w:rsid w:val="00ED4E44"/>
    <w:rsid w:val="00ED66C2"/>
    <w:rsid w:val="00ED7DC1"/>
    <w:rsid w:val="00EE1C9F"/>
    <w:rsid w:val="00EE3860"/>
    <w:rsid w:val="00EF0067"/>
    <w:rsid w:val="00EF280F"/>
    <w:rsid w:val="00F30E4E"/>
    <w:rsid w:val="00F423F1"/>
    <w:rsid w:val="00F50154"/>
    <w:rsid w:val="00F516C4"/>
    <w:rsid w:val="00F52733"/>
    <w:rsid w:val="00F61B0A"/>
    <w:rsid w:val="00F67BD0"/>
    <w:rsid w:val="00F716A1"/>
    <w:rsid w:val="00F73A01"/>
    <w:rsid w:val="00F74551"/>
    <w:rsid w:val="00F87E91"/>
    <w:rsid w:val="00F94BF4"/>
    <w:rsid w:val="00F9518E"/>
    <w:rsid w:val="00F95E5F"/>
    <w:rsid w:val="00FA58FD"/>
    <w:rsid w:val="00FA65F0"/>
    <w:rsid w:val="00FB098E"/>
    <w:rsid w:val="00FB164E"/>
    <w:rsid w:val="00FC5164"/>
    <w:rsid w:val="00FD63EA"/>
    <w:rsid w:val="00FD7834"/>
    <w:rsid w:val="00FE4374"/>
    <w:rsid w:val="00FF4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CE5FA"/>
  <w15:chartTrackingRefBased/>
  <w15:docId w15:val="{08E8355C-C536-42FA-9233-4FBD5558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Body Text 2" w:uiPriority="99"/>
    <w:lsdException w:name="Body Tex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767F"/>
    <w:rPr>
      <w:sz w:val="24"/>
      <w:szCs w:val="24"/>
      <w:lang w:eastAsia="en-US"/>
    </w:rPr>
  </w:style>
  <w:style w:type="paragraph" w:styleId="Antrat1">
    <w:name w:val="heading 1"/>
    <w:basedOn w:val="prastasis"/>
    <w:next w:val="prastasis"/>
    <w:link w:val="Antrat1Diagrama"/>
    <w:qFormat/>
    <w:rsid w:val="00235CA9"/>
    <w:pPr>
      <w:keepNext/>
      <w:jc w:val="center"/>
      <w:outlineLvl w:val="0"/>
    </w:pPr>
    <w:rPr>
      <w:szCs w:val="20"/>
    </w:rPr>
  </w:style>
  <w:style w:type="paragraph" w:styleId="Antrat2">
    <w:name w:val="heading 2"/>
    <w:basedOn w:val="prastasis"/>
    <w:next w:val="prastasis"/>
    <w:link w:val="Antrat2Diagrama"/>
    <w:unhideWhenUsed/>
    <w:qFormat/>
    <w:rsid w:val="00235CA9"/>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EC767F"/>
    <w:rPr>
      <w:bCs/>
      <w:sz w:val="24"/>
      <w:lang w:val="lt-LT" w:eastAsia="en-US" w:bidi="ar-SA"/>
    </w:rPr>
  </w:style>
  <w:style w:type="paragraph" w:styleId="Pagrindinistekstas">
    <w:name w:val="Body Text"/>
    <w:basedOn w:val="prastasis"/>
    <w:link w:val="PagrindinistekstasDiagrama"/>
    <w:rsid w:val="00EC767F"/>
    <w:pPr>
      <w:overflowPunct w:val="0"/>
      <w:autoSpaceDE w:val="0"/>
      <w:autoSpaceDN w:val="0"/>
      <w:adjustRightInd w:val="0"/>
      <w:jc w:val="both"/>
    </w:pPr>
    <w:rPr>
      <w:bCs/>
      <w:szCs w:val="20"/>
    </w:rPr>
  </w:style>
  <w:style w:type="table" w:styleId="Lentelstinklelis">
    <w:name w:val="Table Grid"/>
    <w:basedOn w:val="prastojilentel"/>
    <w:rsid w:val="00EC76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92DE1"/>
    <w:pPr>
      <w:ind w:left="720"/>
      <w:contextualSpacing/>
    </w:pPr>
  </w:style>
  <w:style w:type="paragraph" w:styleId="Puslapioinaostekstas">
    <w:name w:val="footnote text"/>
    <w:basedOn w:val="prastasis"/>
    <w:link w:val="PuslapioinaostekstasDiagrama"/>
    <w:uiPriority w:val="99"/>
    <w:unhideWhenUsed/>
    <w:rsid w:val="000F48CB"/>
    <w:rPr>
      <w:rFonts w:eastAsia="Calibri"/>
      <w:sz w:val="20"/>
      <w:szCs w:val="20"/>
    </w:rPr>
  </w:style>
  <w:style w:type="character" w:customStyle="1" w:styleId="PuslapioinaostekstasDiagrama">
    <w:name w:val="Puslapio išnašos tekstas Diagrama"/>
    <w:link w:val="Puslapioinaostekstas"/>
    <w:uiPriority w:val="99"/>
    <w:rsid w:val="000F48CB"/>
    <w:rPr>
      <w:rFonts w:eastAsia="Calibri"/>
      <w:lang w:val="lt-LT"/>
    </w:rPr>
  </w:style>
  <w:style w:type="character" w:styleId="Puslapioinaosnuoroda">
    <w:name w:val="footnote reference"/>
    <w:uiPriority w:val="99"/>
    <w:unhideWhenUsed/>
    <w:rsid w:val="000F48CB"/>
    <w:rPr>
      <w:vertAlign w:val="superscript"/>
    </w:rPr>
  </w:style>
  <w:style w:type="paragraph" w:styleId="Debesliotekstas">
    <w:name w:val="Balloon Text"/>
    <w:basedOn w:val="prastasis"/>
    <w:link w:val="DebesliotekstasDiagrama"/>
    <w:rsid w:val="00B707F6"/>
    <w:rPr>
      <w:rFonts w:ascii="Tahoma" w:hAnsi="Tahoma" w:cs="Tahoma"/>
      <w:sz w:val="16"/>
      <w:szCs w:val="16"/>
    </w:rPr>
  </w:style>
  <w:style w:type="character" w:customStyle="1" w:styleId="DebesliotekstasDiagrama">
    <w:name w:val="Debesėlio tekstas Diagrama"/>
    <w:link w:val="Debesliotekstas"/>
    <w:rsid w:val="00B707F6"/>
    <w:rPr>
      <w:rFonts w:ascii="Tahoma" w:hAnsi="Tahoma" w:cs="Tahoma"/>
      <w:sz w:val="16"/>
      <w:szCs w:val="16"/>
      <w:lang w:val="lt-LT"/>
    </w:rPr>
  </w:style>
  <w:style w:type="character" w:styleId="Hipersaitas">
    <w:name w:val="Hyperlink"/>
    <w:rsid w:val="00997908"/>
    <w:rPr>
      <w:color w:val="467886"/>
      <w:u w:val="single"/>
    </w:rPr>
  </w:style>
  <w:style w:type="character" w:styleId="Neapdorotaspaminjimas">
    <w:name w:val="Unresolved Mention"/>
    <w:uiPriority w:val="99"/>
    <w:semiHidden/>
    <w:unhideWhenUsed/>
    <w:rsid w:val="00997908"/>
    <w:rPr>
      <w:color w:val="605E5C"/>
      <w:shd w:val="clear" w:color="auto" w:fill="E1DFDD"/>
    </w:rPr>
  </w:style>
  <w:style w:type="character" w:styleId="Grietas">
    <w:name w:val="Strong"/>
    <w:basedOn w:val="Numatytasispastraiposriftas"/>
    <w:qFormat/>
    <w:rsid w:val="00640224"/>
    <w:rPr>
      <w:b/>
      <w:bCs/>
    </w:rPr>
  </w:style>
  <w:style w:type="character" w:styleId="Emfaz">
    <w:name w:val="Emphasis"/>
    <w:basedOn w:val="Numatytasispastraiposriftas"/>
    <w:qFormat/>
    <w:rsid w:val="00640224"/>
    <w:rPr>
      <w:i/>
      <w:iCs/>
    </w:rPr>
  </w:style>
  <w:style w:type="character" w:customStyle="1" w:styleId="Antrat1Diagrama">
    <w:name w:val="Antraštė 1 Diagrama"/>
    <w:basedOn w:val="Numatytasispastraiposriftas"/>
    <w:link w:val="Antrat1"/>
    <w:rsid w:val="00235CA9"/>
    <w:rPr>
      <w:sz w:val="24"/>
      <w:lang w:eastAsia="en-US"/>
    </w:rPr>
  </w:style>
  <w:style w:type="character" w:customStyle="1" w:styleId="Antrat2Diagrama">
    <w:name w:val="Antraštė 2 Diagrama"/>
    <w:basedOn w:val="Numatytasispastraiposriftas"/>
    <w:link w:val="Antrat2"/>
    <w:rsid w:val="00235CA9"/>
    <w:rPr>
      <w:b/>
      <w:bCs/>
      <w:sz w:val="24"/>
      <w:szCs w:val="24"/>
      <w:lang w:eastAsia="en-US"/>
    </w:rPr>
  </w:style>
  <w:style w:type="paragraph" w:styleId="Pagrindiniotekstotrauka">
    <w:name w:val="Body Text Indent"/>
    <w:basedOn w:val="prastasis"/>
    <w:link w:val="PagrindiniotekstotraukaDiagrama"/>
    <w:uiPriority w:val="99"/>
    <w:unhideWhenUsed/>
    <w:rsid w:val="00235CA9"/>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35CA9"/>
    <w:rPr>
      <w:sz w:val="24"/>
      <w:szCs w:val="24"/>
      <w:lang w:eastAsia="en-US"/>
    </w:rPr>
  </w:style>
  <w:style w:type="paragraph" w:styleId="Pagrindinistekstas3">
    <w:name w:val="Body Text 3"/>
    <w:basedOn w:val="prastasis"/>
    <w:link w:val="Pagrindinistekstas3Diagrama"/>
    <w:uiPriority w:val="99"/>
    <w:unhideWhenUsed/>
    <w:rsid w:val="00235CA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235CA9"/>
    <w:rPr>
      <w:sz w:val="16"/>
      <w:szCs w:val="16"/>
      <w:lang w:eastAsia="en-US"/>
    </w:rPr>
  </w:style>
  <w:style w:type="character" w:styleId="Komentaronuoroda">
    <w:name w:val="annotation reference"/>
    <w:basedOn w:val="Numatytasispastraiposriftas"/>
    <w:rsid w:val="00BB7150"/>
    <w:rPr>
      <w:sz w:val="16"/>
      <w:szCs w:val="16"/>
    </w:rPr>
  </w:style>
  <w:style w:type="paragraph" w:styleId="Komentarotekstas">
    <w:name w:val="annotation text"/>
    <w:basedOn w:val="prastasis"/>
    <w:link w:val="KomentarotekstasDiagrama"/>
    <w:rsid w:val="00BB7150"/>
    <w:rPr>
      <w:sz w:val="20"/>
      <w:szCs w:val="20"/>
    </w:rPr>
  </w:style>
  <w:style w:type="character" w:customStyle="1" w:styleId="KomentarotekstasDiagrama">
    <w:name w:val="Komentaro tekstas Diagrama"/>
    <w:basedOn w:val="Numatytasispastraiposriftas"/>
    <w:link w:val="Komentarotekstas"/>
    <w:rsid w:val="00BB7150"/>
    <w:rPr>
      <w:lang w:eastAsia="en-US"/>
    </w:rPr>
  </w:style>
  <w:style w:type="paragraph" w:styleId="Komentarotema">
    <w:name w:val="annotation subject"/>
    <w:basedOn w:val="Komentarotekstas"/>
    <w:next w:val="Komentarotekstas"/>
    <w:link w:val="KomentarotemaDiagrama"/>
    <w:rsid w:val="00BB7150"/>
    <w:rPr>
      <w:b/>
      <w:bCs/>
    </w:rPr>
  </w:style>
  <w:style w:type="character" w:customStyle="1" w:styleId="KomentarotemaDiagrama">
    <w:name w:val="Komentaro tema Diagrama"/>
    <w:basedOn w:val="KomentarotekstasDiagrama"/>
    <w:link w:val="Komentarotema"/>
    <w:rsid w:val="00BB7150"/>
    <w:rPr>
      <w:b/>
      <w:bCs/>
      <w:lang w:eastAsia="en-US"/>
    </w:rPr>
  </w:style>
  <w:style w:type="paragraph" w:styleId="Pagrindinistekstas2">
    <w:name w:val="Body Text 2"/>
    <w:basedOn w:val="prastasis"/>
    <w:link w:val="Pagrindinistekstas2Diagrama"/>
    <w:uiPriority w:val="99"/>
    <w:unhideWhenUsed/>
    <w:rsid w:val="00816399"/>
    <w:pPr>
      <w:spacing w:after="120" w:line="480" w:lineRule="auto"/>
    </w:pPr>
  </w:style>
  <w:style w:type="character" w:customStyle="1" w:styleId="Pagrindinistekstas2Diagrama">
    <w:name w:val="Pagrindinis tekstas 2 Diagrama"/>
    <w:basedOn w:val="Numatytasispastraiposriftas"/>
    <w:link w:val="Pagrindinistekstas2"/>
    <w:uiPriority w:val="99"/>
    <w:rsid w:val="0081639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00462">
      <w:bodyDiv w:val="1"/>
      <w:marLeft w:val="0"/>
      <w:marRight w:val="0"/>
      <w:marTop w:val="0"/>
      <w:marBottom w:val="0"/>
      <w:divBdr>
        <w:top w:val="none" w:sz="0" w:space="0" w:color="auto"/>
        <w:left w:val="none" w:sz="0" w:space="0" w:color="auto"/>
        <w:bottom w:val="none" w:sz="0" w:space="0" w:color="auto"/>
        <w:right w:val="none" w:sz="0" w:space="0" w:color="auto"/>
      </w:divBdr>
    </w:div>
    <w:div w:id="199557257">
      <w:bodyDiv w:val="1"/>
      <w:marLeft w:val="0"/>
      <w:marRight w:val="0"/>
      <w:marTop w:val="0"/>
      <w:marBottom w:val="0"/>
      <w:divBdr>
        <w:top w:val="none" w:sz="0" w:space="0" w:color="auto"/>
        <w:left w:val="none" w:sz="0" w:space="0" w:color="auto"/>
        <w:bottom w:val="none" w:sz="0" w:space="0" w:color="auto"/>
        <w:right w:val="none" w:sz="0" w:space="0" w:color="auto"/>
      </w:divBdr>
    </w:div>
    <w:div w:id="434205553">
      <w:bodyDiv w:val="1"/>
      <w:marLeft w:val="0"/>
      <w:marRight w:val="0"/>
      <w:marTop w:val="0"/>
      <w:marBottom w:val="0"/>
      <w:divBdr>
        <w:top w:val="none" w:sz="0" w:space="0" w:color="auto"/>
        <w:left w:val="none" w:sz="0" w:space="0" w:color="auto"/>
        <w:bottom w:val="none" w:sz="0" w:space="0" w:color="auto"/>
        <w:right w:val="none" w:sz="0" w:space="0" w:color="auto"/>
      </w:divBdr>
    </w:div>
    <w:div w:id="513613687">
      <w:bodyDiv w:val="1"/>
      <w:marLeft w:val="0"/>
      <w:marRight w:val="0"/>
      <w:marTop w:val="0"/>
      <w:marBottom w:val="0"/>
      <w:divBdr>
        <w:top w:val="none" w:sz="0" w:space="0" w:color="auto"/>
        <w:left w:val="none" w:sz="0" w:space="0" w:color="auto"/>
        <w:bottom w:val="none" w:sz="0" w:space="0" w:color="auto"/>
        <w:right w:val="none" w:sz="0" w:space="0" w:color="auto"/>
      </w:divBdr>
    </w:div>
    <w:div w:id="1091395005">
      <w:bodyDiv w:val="1"/>
      <w:marLeft w:val="0"/>
      <w:marRight w:val="0"/>
      <w:marTop w:val="0"/>
      <w:marBottom w:val="0"/>
      <w:divBdr>
        <w:top w:val="none" w:sz="0" w:space="0" w:color="auto"/>
        <w:left w:val="none" w:sz="0" w:space="0" w:color="auto"/>
        <w:bottom w:val="none" w:sz="0" w:space="0" w:color="auto"/>
        <w:right w:val="none" w:sz="0" w:space="0" w:color="auto"/>
      </w:divBdr>
    </w:div>
    <w:div w:id="1533610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26dc09f4d24641ff8389915541d6098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A64BA-3468-4714-BBC6-548D923F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26dc09f4d24641ff8389915541d60988</Template>
  <TotalTime>3146</TotalTime>
  <Pages>17</Pages>
  <Words>26405</Words>
  <Characters>15052</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RUGPJŪČIO 27 D. SPRENDIMO NR. 1-TS-257 "DĖL ANYKŠČIŲ RAJONO SAVIVALDYBEI NUOSAVYBĖS TEISE PRIKLAUSANČIO TURTO PERDAVIMO VALDYTI, NAUDOTI IR DISPONUOTI JUO PATIKĖJIMO TEISE TVARKOS APRAŠO PATVIRTINIMO" PAKEI</vt:lpstr>
      <vt:lpstr/>
    </vt:vector>
  </TitlesOfParts>
  <Manager>2021-04-29</Manager>
  <Company> </Company>
  <LinksUpToDate>false</LinksUpToDate>
  <CharactersWithSpaces>41375</CharactersWithSpaces>
  <SharedDoc>false</SharedDoc>
  <HLinks>
    <vt:vector size="12" baseType="variant">
      <vt:variant>
        <vt:i4>196621</vt:i4>
      </vt:variant>
      <vt:variant>
        <vt:i4>16</vt:i4>
      </vt:variant>
      <vt:variant>
        <vt:i4>0</vt:i4>
      </vt:variant>
      <vt:variant>
        <vt:i4>5</vt:i4>
      </vt:variant>
      <vt:variant>
        <vt:lpwstr>http://www.anyksciai.lt/</vt:lpwstr>
      </vt:variant>
      <vt:variant>
        <vt:lpwstr/>
      </vt: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RUGPJŪČIO 27 D. SPRENDIMO NR. 1-TS-257 "DĖL ANYKŠČIŲ RAJONO SAVIVALDYBEI NUOSAVYBĖS TEISE PRIKLAUSANČIO TURTO PERDAVIMO VALDYTI, NAUDOTI IR DISPONUOTI JUO PATIKĖJIMO TEISE TVARKOS APRAŠO PATVIRTINIMO" PAKEITIMO</dc:title>
  <dc:subject>1-TS-156</dc:subject>
  <dc:creator>ANYKŠČIŲ RAJONO SAVIVALDYBĖS TARYBA</dc:creator>
  <cp:keywords/>
  <cp:lastModifiedBy>An Sav</cp:lastModifiedBy>
  <cp:revision>21</cp:revision>
  <cp:lastPrinted>2026-05-18T06:58:00Z</cp:lastPrinted>
  <dcterms:created xsi:type="dcterms:W3CDTF">2026-05-14T12:08:00Z</dcterms:created>
  <dcterms:modified xsi:type="dcterms:W3CDTF">2026-05-19T13:40:00Z</dcterms:modified>
  <cp:category>SPRENDIMAS</cp:category>
</cp:coreProperties>
</file>